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7DA9F0C5"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w:t>
      </w:r>
      <w:r w:rsidR="00B36799">
        <w:rPr>
          <w:rFonts w:ascii="Arial" w:hAnsi="Arial" w:cs="Arial"/>
          <w:b/>
          <w:bCs/>
          <w:sz w:val="24"/>
          <w:szCs w:val="24"/>
        </w:rPr>
        <w:t>1</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8615F6">
        <w:rPr>
          <w:rFonts w:ascii="Arial" w:hAnsi="Arial" w:cs="Arial"/>
          <w:b/>
          <w:bCs/>
          <w:sz w:val="24"/>
          <w:szCs w:val="24"/>
        </w:rPr>
        <w:t>2373</w:t>
      </w:r>
    </w:p>
    <w:p w14:paraId="304AA13D" w14:textId="0062AE6A" w:rsidR="00BC77CB" w:rsidRDefault="00B36799">
      <w:pPr>
        <w:pBdr>
          <w:bottom w:val="single" w:sz="6" w:space="0" w:color="auto"/>
        </w:pBdr>
        <w:tabs>
          <w:tab w:val="right" w:pos="9638"/>
        </w:tabs>
        <w:rPr>
          <w:rFonts w:ascii="Arial" w:hAnsi="Arial" w:cs="Arial"/>
          <w:b/>
          <w:bCs/>
          <w:sz w:val="24"/>
          <w:szCs w:val="24"/>
        </w:rPr>
      </w:pPr>
      <w:r>
        <w:rPr>
          <w:rFonts w:ascii="Arial" w:hAnsi="Arial" w:cs="Arial"/>
          <w:b/>
          <w:bCs/>
          <w:sz w:val="24"/>
        </w:rPr>
        <w:t>Athens, GREECE, February 26 – March 01,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S2-240</w:t>
      </w:r>
      <w:r>
        <w:rPr>
          <w:rFonts w:ascii="Arial" w:hAnsi="Arial" w:cs="Arial" w:hint="eastAsia"/>
          <w:b/>
          <w:bCs/>
          <w:color w:val="0000FF"/>
          <w:lang w:eastAsia="ko-KR"/>
        </w:rPr>
        <w:t>x</w:t>
      </w:r>
      <w:r>
        <w:rPr>
          <w:rFonts w:ascii="Arial" w:hAnsi="Arial" w:cs="Arial"/>
          <w:b/>
          <w:bCs/>
          <w:color w:val="0000FF"/>
          <w:lang w:eastAsia="ko-KR"/>
        </w:rPr>
        <w:t>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4232C477"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563452">
        <w:rPr>
          <w:rFonts w:ascii="Arial" w:eastAsia="Times New Roman" w:hAnsi="Arial" w:cs="Arial"/>
          <w:b/>
          <w:bCs/>
        </w:rPr>
        <w:t>2&amp;3</w:t>
      </w:r>
      <w:r w:rsidR="002F4353">
        <w:rPr>
          <w:rFonts w:ascii="Arial" w:eastAsia="Times New Roman" w:hAnsi="Arial" w:cs="Arial"/>
          <w:b/>
          <w:bCs/>
        </w:rPr>
        <w:t xml:space="preserve">, </w:t>
      </w:r>
      <w:r w:rsidR="007224FF" w:rsidRPr="007224FF">
        <w:rPr>
          <w:rFonts w:ascii="Arial" w:eastAsia="Times New Roman" w:hAnsi="Arial" w:cs="Arial"/>
          <w:b/>
          <w:bCs/>
        </w:rPr>
        <w:t>Sol#</w:t>
      </w:r>
      <w:r w:rsidR="002B6384">
        <w:rPr>
          <w:rFonts w:ascii="Arial" w:eastAsia="Times New Roman" w:hAnsi="Arial" w:cs="Arial"/>
          <w:b/>
          <w:bCs/>
        </w:rPr>
        <w:t>15</w:t>
      </w:r>
      <w:r w:rsidR="007224FF" w:rsidRPr="007224FF">
        <w:rPr>
          <w:rFonts w:ascii="Arial" w:eastAsia="Times New Roman" w:hAnsi="Arial" w:cs="Arial"/>
          <w:b/>
          <w:bCs/>
        </w:rPr>
        <w:t>:</w:t>
      </w:r>
      <w:r w:rsidR="002F4353">
        <w:rPr>
          <w:rFonts w:ascii="Arial" w:eastAsia="Times New Roman" w:hAnsi="Arial" w:cs="Arial"/>
          <w:b/>
        </w:rPr>
        <w:t xml:space="preserve"> </w:t>
      </w:r>
      <w:r w:rsidR="006D2972">
        <w:rPr>
          <w:rFonts w:ascii="Arial" w:eastAsia="Times New Roman" w:hAnsi="Arial" w:cs="Arial"/>
          <w:b/>
        </w:rPr>
        <w:t>Solution updates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246F02">
        <w:rPr>
          <w:rFonts w:ascii="Arial" w:hAnsi="Arial" w:cs="Arial"/>
          <w:b/>
        </w:rPr>
        <w:t>EnergySys</w:t>
      </w:r>
      <w:proofErr w:type="spellEnd"/>
      <w:r w:rsidR="00F2046E">
        <w:rPr>
          <w:rFonts w:ascii="Arial" w:hAnsi="Arial" w:cs="Arial"/>
          <w:b/>
        </w:rPr>
        <w:t xml:space="preserve"> / Rel-1</w:t>
      </w:r>
      <w:r w:rsidR="00246F02">
        <w:rPr>
          <w:rFonts w:ascii="Arial" w:hAnsi="Arial" w:cs="Arial"/>
          <w:b/>
        </w:rPr>
        <w:t>9</w:t>
      </w:r>
    </w:p>
    <w:p w14:paraId="4F6C49DB" w14:textId="75368CF4"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6378FB">
        <w:rPr>
          <w:rFonts w:ascii="Arial" w:hAnsi="Arial" w:cs="Arial"/>
          <w:i/>
        </w:rPr>
        <w:t>to update Solution#</w:t>
      </w:r>
      <w:r w:rsidR="002B6384">
        <w:rPr>
          <w:rFonts w:ascii="Arial" w:hAnsi="Arial" w:cs="Arial"/>
          <w:i/>
        </w:rPr>
        <w:t>15</w:t>
      </w:r>
      <w:r w:rsidR="00987974" w:rsidRPr="00987974">
        <w:rPr>
          <w:rFonts w:ascii="Arial" w:hAnsi="Arial" w:cs="Arial"/>
          <w:i/>
        </w:rPr>
        <w:t>.</w:t>
      </w:r>
    </w:p>
    <w:p w14:paraId="085A301A" w14:textId="77777777" w:rsidR="00BC77CB" w:rsidRDefault="00086B19">
      <w:pPr>
        <w:pStyle w:val="1"/>
        <w:jc w:val="both"/>
      </w:pPr>
      <w:r>
        <w:t>Discussion</w:t>
      </w:r>
    </w:p>
    <w:p w14:paraId="06F40B3F" w14:textId="4CE97336" w:rsidR="00861FAB" w:rsidRDefault="00F25C5E" w:rsidP="00D41138">
      <w:pPr>
        <w:pStyle w:val="B1"/>
        <w:ind w:left="0" w:firstLine="0"/>
      </w:pPr>
      <w:r w:rsidRPr="00F25C5E">
        <w:rPr>
          <w:rFonts w:eastAsiaTheme="minorEastAsia"/>
          <w:lang w:eastAsia="ko-KR"/>
        </w:rPr>
        <w:t>Solution #</w:t>
      </w:r>
      <w:r w:rsidR="002B6384">
        <w:rPr>
          <w:rFonts w:eastAsiaTheme="minorEastAsia"/>
          <w:lang w:eastAsia="ko-KR"/>
        </w:rPr>
        <w:t>15</w:t>
      </w:r>
      <w:r w:rsidRPr="00F25C5E">
        <w:rPr>
          <w:rFonts w:eastAsiaTheme="minorEastAsia"/>
          <w:lang w:eastAsia="ko-KR"/>
        </w:rPr>
        <w:t xml:space="preserve">: </w:t>
      </w:r>
      <w:r w:rsidR="002B6384">
        <w:rPr>
          <w:rFonts w:eastAsia="SimSun"/>
        </w:rPr>
        <w:t>Enhancements to existing 5GS procedures for energy saving</w:t>
      </w:r>
      <w:r>
        <w:rPr>
          <w:rFonts w:eastAsiaTheme="minorEastAsia"/>
          <w:lang w:eastAsia="ko-KR"/>
        </w:rPr>
        <w:t xml:space="preserve"> was captured in TR 23.700-66v0.3.0 for </w:t>
      </w:r>
      <w:r w:rsidR="002B6384">
        <w:t>KI</w:t>
      </w:r>
      <w:r w:rsidR="002B6384">
        <w:rPr>
          <w:rFonts w:eastAsia="DengXian"/>
          <w:lang w:eastAsia="ko-KR"/>
        </w:rPr>
        <w:t>#</w:t>
      </w:r>
      <w:r w:rsidR="002B6384">
        <w:rPr>
          <w:rFonts w:eastAsia="DengXian"/>
          <w:lang w:eastAsia="zh-CN"/>
        </w:rPr>
        <w:t>3 "</w:t>
      </w:r>
      <w:r w:rsidR="002B6384">
        <w:rPr>
          <w:lang w:val="en-US" w:eastAsia="zh-CN"/>
        </w:rPr>
        <w:t xml:space="preserve">5GS </w:t>
      </w:r>
      <w:r w:rsidR="002B6384">
        <w:t>enhancements</w:t>
      </w:r>
      <w:r w:rsidR="002B6384">
        <w:rPr>
          <w:lang w:val="en-US" w:eastAsia="zh-CN"/>
        </w:rPr>
        <w:t xml:space="preserve"> </w:t>
      </w:r>
      <w:r w:rsidR="002B6384">
        <w:rPr>
          <w:lang w:eastAsia="zh-CN"/>
        </w:rPr>
        <w:t>for network energy saving</w:t>
      </w:r>
      <w:r w:rsidR="002B6384">
        <w:rPr>
          <w:lang w:val="en-US" w:eastAsia="zh-CN"/>
        </w:rPr>
        <w:t xml:space="preserve"> and efficiency</w:t>
      </w:r>
      <w:r w:rsidR="002B6384">
        <w:rPr>
          <w:rFonts w:eastAsia="DengXian"/>
          <w:lang w:eastAsia="zh-CN"/>
        </w:rPr>
        <w:t>" and KI#2 "</w:t>
      </w:r>
      <w:r w:rsidR="002B6384">
        <w:rPr>
          <w:lang w:eastAsia="zh-CN"/>
        </w:rPr>
        <w:t>S</w:t>
      </w:r>
      <w:r w:rsidR="002B6384">
        <w:t xml:space="preserve">ubscription </w:t>
      </w:r>
      <w:r w:rsidR="002B6384">
        <w:rPr>
          <w:lang w:eastAsia="zh-CN"/>
        </w:rPr>
        <w:t xml:space="preserve">and </w:t>
      </w:r>
      <w:r w:rsidR="002B6384">
        <w:t xml:space="preserve">policy control to support </w:t>
      </w:r>
      <w:r w:rsidR="002B6384">
        <w:rPr>
          <w:lang w:eastAsia="zh-CN"/>
        </w:rPr>
        <w:t>e</w:t>
      </w:r>
      <w:r w:rsidR="002B6384">
        <w:t>nergy efficiency and energy saving as service criteria</w:t>
      </w:r>
      <w:r w:rsidR="002B6384">
        <w:rPr>
          <w:rFonts w:eastAsia="DengXian"/>
          <w:lang w:eastAsia="zh-CN"/>
        </w:rPr>
        <w:t>"</w:t>
      </w:r>
      <w:r>
        <w:t>.</w:t>
      </w:r>
    </w:p>
    <w:p w14:paraId="3DABC82E" w14:textId="5C52A4FA" w:rsidR="00E46EB8" w:rsidRPr="00E46EB8" w:rsidRDefault="00F25C5E" w:rsidP="00907ED4">
      <w:pPr>
        <w:pStyle w:val="B1"/>
        <w:ind w:left="0" w:firstLine="0"/>
        <w:rPr>
          <w:i/>
          <w:iCs/>
          <w:lang w:eastAsia="zh-CN"/>
        </w:rPr>
      </w:pPr>
      <w:r>
        <w:rPr>
          <w:rFonts w:hint="eastAsia"/>
          <w:lang w:eastAsia="ko-KR"/>
        </w:rPr>
        <w:t>T</w:t>
      </w:r>
      <w:r>
        <w:rPr>
          <w:lang w:eastAsia="ko-KR"/>
        </w:rPr>
        <w:t xml:space="preserve">his paper </w:t>
      </w:r>
      <w:r w:rsidRPr="00F25C5E">
        <w:rPr>
          <w:lang w:eastAsia="ko-KR"/>
        </w:rPr>
        <w:t>proposes to update Solution#</w:t>
      </w:r>
      <w:r w:rsidR="00907ED4">
        <w:rPr>
          <w:lang w:eastAsia="ko-KR"/>
        </w:rPr>
        <w:t>15</w:t>
      </w:r>
      <w:r w:rsidR="00E46EB8">
        <w:rPr>
          <w:lang w:eastAsia="ko-KR"/>
        </w:rPr>
        <w:t xml:space="preserve"> </w:t>
      </w:r>
      <w:r w:rsidR="00907ED4">
        <w:rPr>
          <w:lang w:eastAsia="ko-KR"/>
        </w:rPr>
        <w:t>related to KI#2</w:t>
      </w:r>
      <w:r w:rsidR="00FD03D3">
        <w:rPr>
          <w:lang w:eastAsia="ko-KR"/>
        </w:rPr>
        <w:t xml:space="preserve"> (</w:t>
      </w:r>
      <w:r w:rsidR="00FD03D3" w:rsidRPr="006F0AB4">
        <w:rPr>
          <w:rFonts w:hint="eastAsia"/>
          <w:u w:val="single"/>
          <w:lang w:eastAsia="ko-KR"/>
        </w:rPr>
        <w:t>p</w:t>
      </w:r>
      <w:r w:rsidR="00FD03D3" w:rsidRPr="006F0AB4">
        <w:rPr>
          <w:u w:val="single"/>
          <w:lang w:eastAsia="ko-KR"/>
        </w:rPr>
        <w:t>er UE aspect</w:t>
      </w:r>
      <w:r w:rsidR="00FD03D3">
        <w:rPr>
          <w:lang w:eastAsia="ko-KR"/>
        </w:rPr>
        <w:t>) and KI#3 (</w:t>
      </w:r>
      <w:r w:rsidR="00FD03D3" w:rsidRPr="006F0AB4">
        <w:rPr>
          <w:u w:val="single"/>
          <w:lang w:eastAsia="ko-KR"/>
        </w:rPr>
        <w:t>per slice aspect</w:t>
      </w:r>
      <w:r w:rsidR="00FD03D3">
        <w:rPr>
          <w:lang w:eastAsia="ko-KR"/>
        </w:rPr>
        <w:t>)</w:t>
      </w:r>
      <w:r w:rsidR="00907ED4">
        <w:rPr>
          <w:lang w:eastAsia="ko-KR"/>
        </w:rPr>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5F30EDEA" w14:textId="77777777" w:rsidR="002B6384" w:rsidRDefault="002B6384" w:rsidP="002B6384">
      <w:pPr>
        <w:pStyle w:val="2"/>
        <w:rPr>
          <w:rFonts w:eastAsia="SimSun"/>
          <w:lang w:eastAsia="zh-CN"/>
        </w:rPr>
      </w:pPr>
      <w:bookmarkStart w:id="0" w:name="_Toc157674385"/>
      <w:bookmarkStart w:id="1" w:name="_Toc157682326"/>
      <w:r>
        <w:rPr>
          <w:rFonts w:eastAsia="SimSun"/>
        </w:rPr>
        <w:t>6.15</w:t>
      </w:r>
      <w:r>
        <w:rPr>
          <w:rFonts w:eastAsia="SimSun"/>
        </w:rPr>
        <w:tab/>
        <w:t>Solution #15: Enhancements to existing 5GS procedures for energy saving</w:t>
      </w:r>
      <w:bookmarkEnd w:id="0"/>
      <w:bookmarkEnd w:id="1"/>
    </w:p>
    <w:p w14:paraId="7324032B" w14:textId="77777777" w:rsidR="002B6384" w:rsidRDefault="002B6384" w:rsidP="002B6384">
      <w:pPr>
        <w:pStyle w:val="30"/>
        <w:rPr>
          <w:rFonts w:eastAsia="SimSun"/>
          <w:lang w:eastAsia="en-US"/>
        </w:rPr>
      </w:pPr>
      <w:bookmarkStart w:id="2" w:name="_Toc157674386"/>
      <w:bookmarkStart w:id="3" w:name="_Toc157682327"/>
      <w:r>
        <w:rPr>
          <w:rFonts w:eastAsia="SimSun"/>
        </w:rPr>
        <w:t>6.15.1</w:t>
      </w:r>
      <w:r>
        <w:rPr>
          <w:rFonts w:eastAsia="SimSun"/>
        </w:rPr>
        <w:tab/>
        <w:t>Key Issue mapping</w:t>
      </w:r>
      <w:bookmarkEnd w:id="2"/>
      <w:bookmarkEnd w:id="3"/>
    </w:p>
    <w:p w14:paraId="479A8EAB" w14:textId="77777777" w:rsidR="002B6384" w:rsidRPr="002B6384" w:rsidRDefault="002B6384" w:rsidP="002B6384">
      <w:pPr>
        <w:pStyle w:val="EditorsNote"/>
        <w:ind w:left="1559" w:hanging="1276"/>
        <w:rPr>
          <w:lang w:eastAsia="zh-CN"/>
        </w:rPr>
      </w:pPr>
      <w:r>
        <w:rPr>
          <w:lang w:eastAsia="zh-CN"/>
        </w:rPr>
        <w:t>Editor's note:</w:t>
      </w:r>
      <w:r w:rsidRPr="002B6384">
        <w:rPr>
          <w:lang w:eastAsia="zh-CN"/>
        </w:rPr>
        <w:tab/>
        <w:t>This clause lists the key issue(s) addressed by this solution.</w:t>
      </w:r>
    </w:p>
    <w:p w14:paraId="0F600E51" w14:textId="77777777" w:rsidR="002B6384" w:rsidRDefault="002B6384" w:rsidP="002B6384">
      <w:pPr>
        <w:rPr>
          <w:rFonts w:eastAsia="DengXian"/>
          <w:lang w:eastAsia="zh-CN"/>
        </w:rPr>
      </w:pPr>
      <w:r>
        <w:rPr>
          <w:rFonts w:eastAsia="DengXian"/>
          <w:lang w:eastAsia="zh-CN"/>
        </w:rPr>
        <w:t xml:space="preserve">This solution addresses </w:t>
      </w:r>
      <w:r>
        <w:t>Key Issue</w:t>
      </w:r>
      <w:r>
        <w:rPr>
          <w:lang w:eastAsia="zh-CN"/>
        </w:rPr>
        <w:t xml:space="preserve"> </w:t>
      </w:r>
      <w:r>
        <w:rPr>
          <w:rFonts w:eastAsia="DengXian"/>
          <w:lang w:eastAsia="ko-KR"/>
        </w:rPr>
        <w:t>#</w:t>
      </w:r>
      <w:r>
        <w:rPr>
          <w:rFonts w:eastAsia="DengXian"/>
          <w:lang w:eastAsia="zh-CN"/>
        </w:rPr>
        <w:t>3 "</w:t>
      </w:r>
      <w:r>
        <w:rPr>
          <w:lang w:val="en-US" w:eastAsia="zh-CN"/>
        </w:rPr>
        <w:t xml:space="preserve">5GS </w:t>
      </w:r>
      <w:r>
        <w:t>enhancements</w:t>
      </w:r>
      <w:r>
        <w:rPr>
          <w:lang w:val="en-US" w:eastAsia="zh-CN"/>
        </w:rPr>
        <w:t xml:space="preserve"> </w:t>
      </w:r>
      <w:r>
        <w:rPr>
          <w:lang w:eastAsia="zh-CN"/>
        </w:rPr>
        <w:t>for network energy saving</w:t>
      </w:r>
      <w:r>
        <w:rPr>
          <w:lang w:val="en-US" w:eastAsia="zh-CN"/>
        </w:rPr>
        <w:t xml:space="preserve"> and efficiency</w:t>
      </w:r>
      <w:r>
        <w:rPr>
          <w:rFonts w:eastAsia="DengXian"/>
          <w:lang w:eastAsia="zh-CN"/>
        </w:rPr>
        <w:t>" and Key Issue #2 "</w:t>
      </w:r>
      <w:r>
        <w:rPr>
          <w:lang w:eastAsia="zh-CN"/>
        </w:rPr>
        <w:t>S</w:t>
      </w:r>
      <w:r>
        <w:t xml:space="preserve">ubscription </w:t>
      </w:r>
      <w:r>
        <w:rPr>
          <w:lang w:eastAsia="zh-CN"/>
        </w:rPr>
        <w:t xml:space="preserve">and </w:t>
      </w:r>
      <w:r>
        <w:t xml:space="preserve">policy control to support </w:t>
      </w:r>
      <w:r>
        <w:rPr>
          <w:lang w:eastAsia="zh-CN"/>
        </w:rPr>
        <w:t>e</w:t>
      </w:r>
      <w:r>
        <w:t>nergy efficiency and energy saving as service criteria</w:t>
      </w:r>
      <w:r>
        <w:rPr>
          <w:rFonts w:eastAsia="DengXian"/>
          <w:lang w:eastAsia="zh-CN"/>
        </w:rPr>
        <w:t>".</w:t>
      </w:r>
    </w:p>
    <w:p w14:paraId="7311E4E2" w14:textId="77777777" w:rsidR="002B6384" w:rsidRDefault="002B6384" w:rsidP="002B6384">
      <w:pPr>
        <w:pStyle w:val="30"/>
        <w:rPr>
          <w:rFonts w:eastAsia="SimSun"/>
          <w:lang w:eastAsia="en-US"/>
        </w:rPr>
      </w:pPr>
      <w:bookmarkStart w:id="4" w:name="_Toc157674387"/>
      <w:bookmarkStart w:id="5" w:name="_Toc157682328"/>
      <w:r>
        <w:rPr>
          <w:rFonts w:eastAsia="SimSun"/>
        </w:rPr>
        <w:t>6.15.2</w:t>
      </w:r>
      <w:r>
        <w:rPr>
          <w:rFonts w:eastAsia="SimSun"/>
        </w:rPr>
        <w:tab/>
        <w:t>Functional Description</w:t>
      </w:r>
      <w:bookmarkEnd w:id="4"/>
      <w:bookmarkEnd w:id="5"/>
    </w:p>
    <w:p w14:paraId="1086996E" w14:textId="77777777" w:rsidR="002B6384" w:rsidRPr="002B6384" w:rsidRDefault="002B6384" w:rsidP="002B6384">
      <w:pPr>
        <w:pStyle w:val="EditorsNote"/>
        <w:ind w:left="1559" w:hanging="1276"/>
        <w:rPr>
          <w:lang w:eastAsia="zh-CN"/>
        </w:rPr>
      </w:pPr>
      <w:r>
        <w:rPr>
          <w:lang w:eastAsia="zh-CN"/>
        </w:rPr>
        <w:t>Editor's note:</w:t>
      </w:r>
      <w:r w:rsidRPr="002B6384">
        <w:rPr>
          <w:lang w:eastAsia="zh-CN"/>
        </w:rPr>
        <w:tab/>
        <w:t xml:space="preserve">This clause will describe the solution principles and assumptions for corresponding key issue(s). Sub-clause(s) may be added to capture details. </w:t>
      </w:r>
    </w:p>
    <w:p w14:paraId="16B8D706" w14:textId="77777777" w:rsidR="002B6384" w:rsidRDefault="002B6384" w:rsidP="002B6384">
      <w:pPr>
        <w:rPr>
          <w:rFonts w:eastAsia="DengXian"/>
          <w:lang w:eastAsia="zh-CN"/>
        </w:rPr>
      </w:pPr>
      <w:r>
        <w:rPr>
          <w:rFonts w:eastAsia="DengXian"/>
          <w:lang w:eastAsia="zh-CN"/>
        </w:rPr>
        <w:t>Existing 5G MM and SM procedures can be enhanced based on the requirements of network energy saving and energy efficiency.</w:t>
      </w:r>
    </w:p>
    <w:p w14:paraId="4C1DAE49" w14:textId="77777777" w:rsidR="002B6384" w:rsidRDefault="002B6384" w:rsidP="002B6384">
      <w:pPr>
        <w:rPr>
          <w:rFonts w:eastAsia="DengXian"/>
          <w:lang w:eastAsia="zh-CN"/>
        </w:rPr>
      </w:pPr>
      <w:r>
        <w:rPr>
          <w:rFonts w:eastAsia="DengXian"/>
          <w:lang w:eastAsia="zh-CN"/>
        </w:rPr>
        <w:t xml:space="preserve">The AMF can decide Access and Mobility parameters </w:t>
      </w:r>
      <w:r>
        <w:rPr>
          <w:lang w:eastAsia="zh-CN"/>
        </w:rPr>
        <w:t>related to</w:t>
      </w:r>
      <w:r>
        <w:rPr>
          <w:rFonts w:eastAsia="DengXian"/>
          <w:lang w:eastAsia="zh-CN"/>
        </w:rPr>
        <w:t xml:space="preserve"> network energy saving based on AM subscription data, AM policy, UE related analytics (e.g. UE mobility and abnormal behaviour analytics), </w:t>
      </w:r>
      <w:r>
        <w:rPr>
          <w:lang w:eastAsia="zh-CN"/>
        </w:rPr>
        <w:t>network energy control information,</w:t>
      </w:r>
      <w:r>
        <w:rPr>
          <w:rFonts w:eastAsia="DengXian"/>
          <w:lang w:eastAsia="zh-CN"/>
        </w:rPr>
        <w:t xml:space="preserve"> etc. and provide the parameters to the UE during 5G MM procedures (e.g. Registration and UE Configuration Update procedures).</w:t>
      </w:r>
    </w:p>
    <w:p w14:paraId="29B40DB3" w14:textId="77777777" w:rsidR="002B6384" w:rsidRDefault="002B6384" w:rsidP="002B6384">
      <w:pPr>
        <w:rPr>
          <w:rFonts w:eastAsia="DengXian"/>
          <w:lang w:eastAsia="zh-CN"/>
        </w:rPr>
      </w:pPr>
      <w:r>
        <w:rPr>
          <w:rFonts w:eastAsia="DengXian"/>
          <w:lang w:eastAsia="zh-CN"/>
        </w:rPr>
        <w:t xml:space="preserve">The </w:t>
      </w:r>
      <w:proofErr w:type="spellStart"/>
      <w:r>
        <w:rPr>
          <w:rFonts w:eastAsia="DengXian"/>
          <w:lang w:eastAsia="zh-CN"/>
        </w:rPr>
        <w:t>SMF</w:t>
      </w:r>
      <w:proofErr w:type="spellEnd"/>
      <w:r>
        <w:rPr>
          <w:rFonts w:eastAsia="DengXian"/>
          <w:lang w:eastAsia="zh-CN"/>
        </w:rPr>
        <w:t xml:space="preserve"> can decide Session Management parameters related to network energy saving based on SM subscription data, SM policy, UE related analytics (e.g. UE communication and abnormal behaviour analytics), </w:t>
      </w:r>
      <w:r>
        <w:rPr>
          <w:lang w:eastAsia="zh-CN"/>
        </w:rPr>
        <w:t xml:space="preserve">network energy control </w:t>
      </w:r>
      <w:r>
        <w:rPr>
          <w:lang w:eastAsia="zh-CN"/>
        </w:rPr>
        <w:lastRenderedPageBreak/>
        <w:t>information,</w:t>
      </w:r>
      <w:r>
        <w:rPr>
          <w:rFonts w:eastAsia="DengXian"/>
          <w:lang w:eastAsia="zh-CN"/>
        </w:rPr>
        <w:t xml:space="preserve"> etc. and provide the parameters for the PDU Session during 5G SM procedures (e.g. PDU Session establishment/modification procedures).</w:t>
      </w:r>
    </w:p>
    <w:p w14:paraId="7B7E4412" w14:textId="77777777" w:rsidR="002B6384" w:rsidRDefault="002B6384" w:rsidP="002B6384">
      <w:pPr>
        <w:rPr>
          <w:rFonts w:eastAsia="DengXian"/>
          <w:lang w:eastAsia="zh-CN"/>
        </w:rPr>
      </w:pPr>
      <w:r>
        <w:rPr>
          <w:lang w:eastAsia="zh-CN"/>
        </w:rPr>
        <w:t xml:space="preserve">The AM policy and SM policy are provisioned by the PCF taking into account the </w:t>
      </w:r>
      <w:r>
        <w:rPr>
          <w:rFonts w:eastAsia="DengXian"/>
          <w:lang w:eastAsia="zh-CN"/>
        </w:rPr>
        <w:t>requirements of network energy saving</w:t>
      </w:r>
      <w:r>
        <w:rPr>
          <w:lang w:eastAsia="zh-CN"/>
        </w:rPr>
        <w:t>.</w:t>
      </w:r>
      <w:r>
        <w:rPr>
          <w:rFonts w:eastAsia="DengXian"/>
          <w:lang w:eastAsia="zh-CN"/>
        </w:rPr>
        <w:t xml:space="preserve"> The AM and SM subscription data</w:t>
      </w:r>
      <w:r>
        <w:rPr>
          <w:lang w:eastAsia="zh-CN"/>
        </w:rPr>
        <w:t xml:space="preserve"> can be extended to contain validity conditions (e.g. time/area) for more features/capabilities (e.g. Subscribed UE-AMBR,</w:t>
      </w:r>
      <w:r>
        <w:t xml:space="preserve"> 5GS Subscribed QoS profile</w:t>
      </w:r>
      <w:r>
        <w:rPr>
          <w:lang w:eastAsia="zh-CN"/>
        </w:rPr>
        <w:t xml:space="preserve">, </w:t>
      </w:r>
      <w:r>
        <w:t>Subscribed-Session-AMBR</w:t>
      </w:r>
      <w:r>
        <w:rPr>
          <w:lang w:eastAsia="zh-CN"/>
        </w:rPr>
        <w:t xml:space="preserve">, </w:t>
      </w:r>
      <w:proofErr w:type="spellStart"/>
      <w:r>
        <w:rPr>
          <w:lang w:eastAsia="zh-CN"/>
        </w:rPr>
        <w:t>ATSSS</w:t>
      </w:r>
      <w:proofErr w:type="spellEnd"/>
      <w:r>
        <w:rPr>
          <w:lang w:eastAsia="zh-CN"/>
        </w:rPr>
        <w:t xml:space="preserve"> information) to facilitate network energy saving (i.e. limiting network energy consumption per UE).</w:t>
      </w:r>
    </w:p>
    <w:p w14:paraId="360661A6" w14:textId="77777777" w:rsidR="002B6384" w:rsidRDefault="002B6384" w:rsidP="002B6384">
      <w:pPr>
        <w:pStyle w:val="NO"/>
        <w:rPr>
          <w:rFonts w:eastAsia="SimSun"/>
          <w:lang w:eastAsia="zh-CN"/>
        </w:rPr>
      </w:pPr>
      <w:r>
        <w:rPr>
          <w:lang w:eastAsia="zh-CN"/>
        </w:rPr>
        <w:t>NOTE:</w:t>
      </w:r>
      <w:r>
        <w:rPr>
          <w:lang w:eastAsia="zh-CN"/>
        </w:rPr>
        <w:tab/>
        <w:t>The AM and SM subscription data (see clause</w:t>
      </w:r>
      <w:r>
        <w:t> </w:t>
      </w:r>
      <w:r>
        <w:rPr>
          <w:lang w:eastAsia="zh-CN"/>
        </w:rPr>
        <w:t xml:space="preserve">5.2.3.3.1 of </w:t>
      </w:r>
      <w:r>
        <w:rPr>
          <w:rFonts w:eastAsia="DengXian"/>
          <w:lang w:eastAsia="zh-CN"/>
        </w:rPr>
        <w:t>TS 23.502 </w:t>
      </w:r>
      <w:r>
        <w:rPr>
          <w:lang w:eastAsia="zh-CN"/>
        </w:rPr>
        <w:t>[3]) contains already some features/capabilities with validity condition, e.g. CAG and Network Slice with validity time/location information.</w:t>
      </w:r>
    </w:p>
    <w:p w14:paraId="2DDCE191" w14:textId="77777777" w:rsidR="002B6384" w:rsidRDefault="002B6384" w:rsidP="002B6384">
      <w:pPr>
        <w:rPr>
          <w:rFonts w:eastAsia="DengXian"/>
          <w:lang w:eastAsia="zh-CN"/>
        </w:rPr>
      </w:pPr>
      <w:r>
        <w:rPr>
          <w:rFonts w:eastAsia="DengXian"/>
          <w:lang w:eastAsia="zh-CN"/>
        </w:rPr>
        <w:t xml:space="preserve">The AMF and the </w:t>
      </w:r>
      <w:proofErr w:type="spellStart"/>
      <w:r>
        <w:rPr>
          <w:rFonts w:eastAsia="DengXian"/>
          <w:lang w:eastAsia="zh-CN"/>
        </w:rPr>
        <w:t>SMF</w:t>
      </w:r>
      <w:proofErr w:type="spellEnd"/>
      <w:r>
        <w:rPr>
          <w:rFonts w:eastAsia="DengXian"/>
          <w:lang w:eastAsia="zh-CN"/>
        </w:rPr>
        <w:t xml:space="preserve"> may requests network energy control information from the </w:t>
      </w:r>
      <w:proofErr w:type="spellStart"/>
      <w:r>
        <w:rPr>
          <w:rFonts w:eastAsia="DengXian"/>
          <w:lang w:eastAsia="zh-CN"/>
        </w:rPr>
        <w:t>NEMF</w:t>
      </w:r>
      <w:proofErr w:type="spellEnd"/>
      <w:r>
        <w:rPr>
          <w:rFonts w:eastAsia="DengXian"/>
          <w:lang w:eastAsia="zh-CN"/>
        </w:rPr>
        <w:t xml:space="preserve"> (Network Energy Management Function), a new 5GC NF introduced for network energy management. The network energy control information contains NF IDs of the 5GC NFs which are put in energy saving states with validity time and area information.</w:t>
      </w:r>
    </w:p>
    <w:p w14:paraId="0DC63D5D" w14:textId="77777777" w:rsidR="002B6384" w:rsidRPr="002B6384" w:rsidRDefault="002B6384" w:rsidP="002B6384">
      <w:pPr>
        <w:pStyle w:val="EditorsNote"/>
        <w:ind w:left="1559" w:hanging="1276"/>
        <w:rPr>
          <w:lang w:eastAsia="zh-CN"/>
        </w:rPr>
      </w:pPr>
      <w:r>
        <w:rPr>
          <w:lang w:eastAsia="zh-CN"/>
        </w:rPr>
        <w:t>Editor's note:</w:t>
      </w:r>
      <w:r>
        <w:rPr>
          <w:lang w:eastAsia="zh-CN"/>
        </w:rPr>
        <w:tab/>
        <w:t xml:space="preserve">The role of the </w:t>
      </w:r>
      <w:proofErr w:type="spellStart"/>
      <w:r>
        <w:rPr>
          <w:lang w:eastAsia="zh-CN"/>
        </w:rPr>
        <w:t>NEMF</w:t>
      </w:r>
      <w:proofErr w:type="spellEnd"/>
      <w:r>
        <w:rPr>
          <w:lang w:eastAsia="zh-CN"/>
        </w:rPr>
        <w:t xml:space="preserve"> and need of </w:t>
      </w:r>
      <w:proofErr w:type="spellStart"/>
      <w:r>
        <w:rPr>
          <w:lang w:eastAsia="zh-CN"/>
        </w:rPr>
        <w:t>NEMF</w:t>
      </w:r>
      <w:proofErr w:type="spellEnd"/>
      <w:r>
        <w:rPr>
          <w:lang w:eastAsia="zh-CN"/>
        </w:rPr>
        <w:t xml:space="preserve"> needs to be clarified.</w:t>
      </w:r>
    </w:p>
    <w:p w14:paraId="092CC96B" w14:textId="77777777" w:rsidR="002B6384" w:rsidRDefault="002B6384" w:rsidP="002B6384">
      <w:pPr>
        <w:pStyle w:val="EditorsNote"/>
        <w:ind w:left="1559" w:hanging="1276"/>
        <w:rPr>
          <w:lang w:eastAsia="zh-CN"/>
        </w:rPr>
      </w:pPr>
      <w:r>
        <w:rPr>
          <w:lang w:eastAsia="zh-CN"/>
        </w:rPr>
        <w:t>Editor's note:</w:t>
      </w:r>
      <w:r>
        <w:rPr>
          <w:lang w:eastAsia="zh-CN"/>
        </w:rPr>
        <w:tab/>
        <w:t xml:space="preserve">The analytics requires input information that has not been identified. </w:t>
      </w:r>
    </w:p>
    <w:p w14:paraId="1637BCEE" w14:textId="77777777" w:rsidR="002B6384" w:rsidRDefault="002B6384" w:rsidP="002B6384">
      <w:pPr>
        <w:pStyle w:val="EditorsNote"/>
        <w:ind w:left="1559" w:hanging="1276"/>
        <w:rPr>
          <w:lang w:eastAsia="zh-CN"/>
        </w:rPr>
      </w:pPr>
      <w:r>
        <w:rPr>
          <w:lang w:eastAsia="zh-CN"/>
        </w:rPr>
        <w:t>Editor's note:</w:t>
      </w:r>
      <w:r>
        <w:rPr>
          <w:lang w:eastAsia="zh-CN"/>
        </w:rPr>
        <w:tab/>
        <w:t xml:space="preserve">The PCF seems to get energy related info from AMF, </w:t>
      </w:r>
      <w:proofErr w:type="spellStart"/>
      <w:r>
        <w:rPr>
          <w:lang w:eastAsia="zh-CN"/>
        </w:rPr>
        <w:t>SMF</w:t>
      </w:r>
      <w:proofErr w:type="spellEnd"/>
      <w:r>
        <w:rPr>
          <w:lang w:eastAsia="zh-CN"/>
        </w:rPr>
        <w:t xml:space="preserve"> but it is not described. If it is for the </w:t>
      </w:r>
      <w:proofErr w:type="gramStart"/>
      <w:r>
        <w:rPr>
          <w:lang w:eastAsia="zh-CN"/>
        </w:rPr>
        <w:t>UE</w:t>
      </w:r>
      <w:proofErr w:type="gramEnd"/>
      <w:r>
        <w:rPr>
          <w:lang w:eastAsia="zh-CN"/>
        </w:rPr>
        <w:t xml:space="preserve"> how is it possible as it is at initial registration time.</w:t>
      </w:r>
    </w:p>
    <w:p w14:paraId="7357ACA2" w14:textId="77777777" w:rsidR="002B6384" w:rsidRDefault="002B6384" w:rsidP="002B6384">
      <w:pPr>
        <w:pStyle w:val="30"/>
        <w:rPr>
          <w:rFonts w:eastAsia="SimSun"/>
          <w:lang w:eastAsia="en-US"/>
        </w:rPr>
      </w:pPr>
      <w:bookmarkStart w:id="6" w:name="_Toc157674388"/>
      <w:bookmarkStart w:id="7" w:name="_Toc157682329"/>
      <w:r>
        <w:rPr>
          <w:rFonts w:eastAsia="SimSun"/>
        </w:rPr>
        <w:t>6.15.3</w:t>
      </w:r>
      <w:r>
        <w:rPr>
          <w:rFonts w:eastAsia="SimSun"/>
        </w:rPr>
        <w:tab/>
        <w:t>Procedures</w:t>
      </w:r>
      <w:bookmarkEnd w:id="6"/>
      <w:bookmarkEnd w:id="7"/>
    </w:p>
    <w:p w14:paraId="0586A935" w14:textId="77777777" w:rsidR="002B6384" w:rsidRPr="002B6384" w:rsidRDefault="002B6384" w:rsidP="002B6384">
      <w:pPr>
        <w:pStyle w:val="EditorsNote"/>
        <w:ind w:left="1559" w:hanging="1276"/>
        <w:rPr>
          <w:lang w:eastAsia="zh-CN"/>
        </w:rPr>
      </w:pPr>
      <w:r>
        <w:rPr>
          <w:lang w:eastAsia="zh-CN"/>
        </w:rPr>
        <w:t>Editor's note:</w:t>
      </w:r>
      <w:r w:rsidRPr="002B6384">
        <w:rPr>
          <w:lang w:eastAsia="zh-CN"/>
        </w:rPr>
        <w:tab/>
        <w:t>This clause describes high-level procedures and information flows for the solution.</w:t>
      </w:r>
    </w:p>
    <w:p w14:paraId="1A160E87" w14:textId="77777777" w:rsidR="002B6384" w:rsidRDefault="002B6384" w:rsidP="002B6384">
      <w:pPr>
        <w:pStyle w:val="4"/>
        <w:rPr>
          <w:rFonts w:eastAsia="DengXian"/>
          <w:lang w:eastAsia="zh-CN"/>
        </w:rPr>
      </w:pPr>
      <w:bookmarkStart w:id="8" w:name="_Toc145936110"/>
      <w:bookmarkStart w:id="9" w:name="_Toc51769463"/>
      <w:bookmarkStart w:id="10" w:name="_Toc157682330"/>
      <w:r>
        <w:rPr>
          <w:rFonts w:eastAsia="SimSun"/>
          <w:lang w:eastAsia="zh-CN"/>
        </w:rPr>
        <w:t>6</w:t>
      </w:r>
      <w:r>
        <w:rPr>
          <w:rFonts w:eastAsia="SimSun"/>
        </w:rPr>
        <w:t>.</w:t>
      </w:r>
      <w:r>
        <w:rPr>
          <w:rFonts w:eastAsia="SimSun"/>
          <w:lang w:eastAsia="zh-CN"/>
        </w:rPr>
        <w:t>15.</w:t>
      </w:r>
      <w:r>
        <w:rPr>
          <w:rFonts w:eastAsia="SimSun"/>
        </w:rPr>
        <w:t>3.</w:t>
      </w:r>
      <w:r>
        <w:rPr>
          <w:rFonts w:eastAsia="SimSun"/>
          <w:lang w:eastAsia="zh-CN"/>
        </w:rPr>
        <w:t>1</w:t>
      </w:r>
      <w:r>
        <w:rPr>
          <w:rFonts w:eastAsia="SimSun"/>
        </w:rPr>
        <w:tab/>
      </w:r>
      <w:bookmarkEnd w:id="8"/>
      <w:bookmarkEnd w:id="9"/>
      <w:r>
        <w:rPr>
          <w:rFonts w:eastAsia="SimSun"/>
          <w:lang w:eastAsia="zh-CN"/>
        </w:rPr>
        <w:t>Mobility Management procedures enhanced for energy saving</w:t>
      </w:r>
      <w:bookmarkEnd w:id="10"/>
    </w:p>
    <w:p w14:paraId="5B381454" w14:textId="77777777" w:rsidR="002B6384" w:rsidRDefault="002B6384" w:rsidP="002B6384">
      <w:pPr>
        <w:pStyle w:val="TH"/>
        <w:rPr>
          <w:rFonts w:eastAsia="SimSun"/>
          <w:lang w:eastAsia="zh-CN"/>
        </w:rPr>
      </w:pPr>
      <w:r>
        <w:rPr>
          <w:rFonts w:eastAsia="SimSun"/>
        </w:rPr>
        <w:object w:dxaOrig="8720" w:dyaOrig="5000" w14:anchorId="1FE9C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250pt" o:ole="">
            <v:imagedata r:id="rId8" o:title="" cropbottom="33307f"/>
          </v:shape>
          <o:OLEObject Type="Embed" ProgID="Visio.Drawing.11" ShapeID="_x0000_i1025" DrawAspect="Content" ObjectID="_1769607330" r:id="rId9"/>
        </w:object>
      </w:r>
    </w:p>
    <w:p w14:paraId="1170B8B4" w14:textId="77777777" w:rsidR="002B6384" w:rsidRDefault="002B6384" w:rsidP="002B6384">
      <w:pPr>
        <w:pStyle w:val="TF"/>
        <w:rPr>
          <w:lang w:eastAsia="zh-CN"/>
        </w:rPr>
      </w:pPr>
      <w:bookmarkStart w:id="11" w:name="_CRFigure4_2_2_2_21"/>
      <w:r>
        <w:t xml:space="preserve">Figure </w:t>
      </w:r>
      <w:bookmarkEnd w:id="11"/>
      <w:r>
        <w:rPr>
          <w:lang w:eastAsia="zh-CN"/>
        </w:rPr>
        <w:t>6.15.3.1</w:t>
      </w:r>
      <w:r>
        <w:t xml:space="preserve">-1: </w:t>
      </w:r>
      <w:r>
        <w:rPr>
          <w:lang w:eastAsia="zh-CN"/>
        </w:rPr>
        <w:t>Enhanced MM/Registration</w:t>
      </w:r>
      <w:r>
        <w:t xml:space="preserve"> </w:t>
      </w:r>
      <w:r>
        <w:rPr>
          <w:lang w:eastAsia="zh-CN"/>
        </w:rPr>
        <w:t>Procedures for energy saving</w:t>
      </w:r>
    </w:p>
    <w:p w14:paraId="2C6A913B" w14:textId="77777777" w:rsidR="002B6384" w:rsidRDefault="002B6384" w:rsidP="002B6384">
      <w:pPr>
        <w:pStyle w:val="B1"/>
        <w:rPr>
          <w:lang w:eastAsia="zh-CN"/>
        </w:rPr>
      </w:pPr>
      <w:r>
        <w:rPr>
          <w:lang w:eastAsia="zh-CN"/>
        </w:rPr>
        <w:t>1.</w:t>
      </w:r>
      <w:r>
        <w:rPr>
          <w:lang w:eastAsia="zh-CN"/>
        </w:rPr>
        <w:tab/>
        <w:t>The UE initiates Registration procedure towards the network as described in step 1, clause 4.2.2.2.2 of TS 23.502 [3].</w:t>
      </w:r>
    </w:p>
    <w:p w14:paraId="0F5254FC" w14:textId="77777777" w:rsidR="002B6384" w:rsidRDefault="002B6384" w:rsidP="002B6384">
      <w:pPr>
        <w:pStyle w:val="B1"/>
        <w:rPr>
          <w:lang w:eastAsia="zh-CN"/>
        </w:rPr>
      </w:pPr>
      <w:r>
        <w:rPr>
          <w:lang w:eastAsia="zh-CN"/>
        </w:rPr>
        <w:tab/>
        <w:t>The Registration procedure continues as specified in clause 4.2.2.2.2 of TS 23.502 [3], with the following enhancements:</w:t>
      </w:r>
    </w:p>
    <w:p w14:paraId="64930523" w14:textId="77777777" w:rsidR="002B6384" w:rsidRDefault="002B6384" w:rsidP="002B6384">
      <w:pPr>
        <w:pStyle w:val="B1"/>
        <w:rPr>
          <w:lang w:eastAsia="zh-CN"/>
        </w:rPr>
      </w:pPr>
      <w:r>
        <w:rPr>
          <w:lang w:eastAsia="zh-CN"/>
        </w:rPr>
        <w:t>2.</w:t>
      </w:r>
      <w:r>
        <w:rPr>
          <w:lang w:eastAsia="zh-CN"/>
        </w:rPr>
        <w:tab/>
        <w:t xml:space="preserve">In step 14b of Figure 4.2.2.2.2-1 in TS 23.502 [3], the AM subscription data retrieved from the </w:t>
      </w:r>
      <w:proofErr w:type="spellStart"/>
      <w:r>
        <w:rPr>
          <w:lang w:eastAsia="zh-CN"/>
        </w:rPr>
        <w:t>UDM</w:t>
      </w:r>
      <w:proofErr w:type="spellEnd"/>
      <w:r>
        <w:rPr>
          <w:lang w:eastAsia="zh-CN"/>
        </w:rPr>
        <w:t xml:space="preserve"> contains validity conditions for one or more subscription parameters (e.g. Subscribed UE-AMBR per time period and/or area) to facilitate network energy saving (i.e. limiting network energy consumption per UE).</w:t>
      </w:r>
    </w:p>
    <w:p w14:paraId="7738F564" w14:textId="77777777" w:rsidR="002B6384" w:rsidRDefault="002B6384" w:rsidP="002B6384">
      <w:pPr>
        <w:pStyle w:val="B1"/>
        <w:rPr>
          <w:lang w:eastAsia="zh-CN"/>
        </w:rPr>
      </w:pPr>
      <w:r>
        <w:rPr>
          <w:lang w:eastAsia="zh-CN"/>
        </w:rPr>
        <w:lastRenderedPageBreak/>
        <w:t>3.</w:t>
      </w:r>
      <w:r>
        <w:rPr>
          <w:lang w:eastAsia="zh-CN"/>
        </w:rPr>
        <w:tab/>
        <w:t xml:space="preserve">In step 16 of Figure 4.2.2.2.2-1 in TS 23.502 [3], during AM Policy Association Establishment/Modification procedure, the PCF decides AM policy, e.g. UE-AMBR, List of UE-Slice-MBR, List of allowed </w:t>
      </w:r>
      <w:proofErr w:type="spellStart"/>
      <w:r>
        <w:rPr>
          <w:lang w:eastAsia="zh-CN"/>
        </w:rPr>
        <w:t>TAIs</w:t>
      </w:r>
      <w:proofErr w:type="spellEnd"/>
      <w:r>
        <w:rPr>
          <w:lang w:eastAsia="zh-CN"/>
        </w:rPr>
        <w:t xml:space="preserve">, taking into account network energy related information, and provides the AM policy to the AMF. The PCF may collect the network energy related information by subscribing to energy related notifications from the AMF, </w:t>
      </w:r>
      <w:proofErr w:type="spellStart"/>
      <w:r>
        <w:rPr>
          <w:lang w:eastAsia="zh-CN"/>
        </w:rPr>
        <w:t>SMF</w:t>
      </w:r>
      <w:proofErr w:type="spellEnd"/>
      <w:r>
        <w:rPr>
          <w:lang w:eastAsia="zh-CN"/>
        </w:rPr>
        <w:t xml:space="preserve"> and/or </w:t>
      </w:r>
      <w:proofErr w:type="spellStart"/>
      <w:r>
        <w:rPr>
          <w:lang w:eastAsia="zh-CN"/>
        </w:rPr>
        <w:t>UPF</w:t>
      </w:r>
      <w:proofErr w:type="spellEnd"/>
      <w:r>
        <w:rPr>
          <w:lang w:eastAsia="zh-CN"/>
        </w:rPr>
        <w:t xml:space="preserve">, or requesting/subscribing to energy related analytics from the </w:t>
      </w:r>
      <w:proofErr w:type="spellStart"/>
      <w:r>
        <w:rPr>
          <w:lang w:eastAsia="zh-CN"/>
        </w:rPr>
        <w:t>NWDAF</w:t>
      </w:r>
      <w:proofErr w:type="spellEnd"/>
      <w:r>
        <w:rPr>
          <w:lang w:eastAsia="zh-CN"/>
        </w:rPr>
        <w:t xml:space="preserve">. The PCF may decide to reduce the UE-AMBR or UE-Slice-MBR or to expand a list of allowed </w:t>
      </w:r>
      <w:proofErr w:type="spellStart"/>
      <w:r>
        <w:rPr>
          <w:lang w:eastAsia="zh-CN"/>
        </w:rPr>
        <w:t>TAIs</w:t>
      </w:r>
      <w:proofErr w:type="spellEnd"/>
      <w:r>
        <w:rPr>
          <w:lang w:eastAsia="zh-CN"/>
        </w:rPr>
        <w:t>, if the network energy related information indicates that the UE is associated with high network energy consumption in an area or for a time period.</w:t>
      </w:r>
    </w:p>
    <w:p w14:paraId="5F2AE9D3" w14:textId="77777777" w:rsidR="002B6384" w:rsidRDefault="002B6384" w:rsidP="002B6384">
      <w:pPr>
        <w:pStyle w:val="B1"/>
        <w:rPr>
          <w:ins w:id="12" w:author="LaeYoung (LG Electronics)" w:date="2024-02-07T10:41:00Z"/>
          <w:lang w:eastAsia="zh-CN"/>
        </w:rPr>
      </w:pPr>
      <w:r>
        <w:rPr>
          <w:lang w:eastAsia="zh-CN"/>
        </w:rPr>
        <w:t>4.</w:t>
      </w:r>
      <w:r>
        <w:rPr>
          <w:lang w:eastAsia="zh-CN"/>
        </w:rPr>
        <w:tab/>
        <w:t xml:space="preserve">In step 21 of Figure 4.2.2.2.2-1 in TS 23.502 [3], the AMF provides the parameters e.g. Mobility restrictions, Allowed </w:t>
      </w:r>
      <w:proofErr w:type="spellStart"/>
      <w:r>
        <w:rPr>
          <w:lang w:eastAsia="zh-CN"/>
        </w:rPr>
        <w:t>NSSAI</w:t>
      </w:r>
      <w:proofErr w:type="spellEnd"/>
      <w:r>
        <w:rPr>
          <w:lang w:eastAsia="zh-CN"/>
        </w:rPr>
        <w:t xml:space="preserve">, in Registration Accept message taking into account network energy related information. Also, in the Registration Accept message, one or more network supported features are provided with validity conditions (e.g. support of Control plane </w:t>
      </w:r>
      <w:proofErr w:type="spellStart"/>
      <w:r>
        <w:rPr>
          <w:lang w:eastAsia="zh-CN"/>
        </w:rPr>
        <w:t>CIoT</w:t>
      </w:r>
      <w:proofErr w:type="spellEnd"/>
      <w:r>
        <w:rPr>
          <w:lang w:eastAsia="zh-CN"/>
        </w:rPr>
        <w:t xml:space="preserve"> 5GS optimization with validity time and/or validity area). Based on this, the UE decides only to apply functions corresponding to the network supported features under the validity condition, thus saving network energy by avoiding unnecessary information processing (i.e. receiving and rejecting UE requests).</w:t>
      </w:r>
    </w:p>
    <w:p w14:paraId="1F16175D" w14:textId="48504056" w:rsidR="005E3581" w:rsidRDefault="005E3581" w:rsidP="002B6384">
      <w:pPr>
        <w:pStyle w:val="B1"/>
        <w:rPr>
          <w:ins w:id="13" w:author="LaeYoung (LG Electronics)" w:date="2024-02-07T15:26:00Z"/>
          <w:lang w:eastAsia="zh-CN"/>
        </w:rPr>
      </w:pPr>
      <w:ins w:id="14" w:author="LaeYoung (LG Electronics)" w:date="2024-02-07T10:41:00Z">
        <w:r>
          <w:rPr>
            <w:rFonts w:eastAsia="DengXian"/>
            <w:lang w:eastAsia="zh-CN"/>
          </w:rPr>
          <w:tab/>
        </w:r>
      </w:ins>
      <w:ins w:id="15" w:author="LaeYoung (LG Electronics)" w:date="2024-02-07T15:26:00Z">
        <w:r w:rsidR="007B48E3">
          <w:rPr>
            <w:rFonts w:eastAsia="DengXian"/>
            <w:lang w:eastAsia="zh-CN"/>
          </w:rPr>
          <w:t xml:space="preserve">Regarding </w:t>
        </w:r>
        <w:r w:rsidR="007B48E3">
          <w:rPr>
            <w:lang w:eastAsia="zh-CN"/>
          </w:rPr>
          <w:t>s</w:t>
        </w:r>
        <w:r w:rsidR="007B48E3">
          <w:t xml:space="preserve">ubscription </w:t>
        </w:r>
        <w:r w:rsidR="007B48E3">
          <w:rPr>
            <w:lang w:eastAsia="zh-CN"/>
          </w:rPr>
          <w:t xml:space="preserve">and </w:t>
        </w:r>
        <w:r w:rsidR="007B48E3">
          <w:t xml:space="preserve">policy control to support </w:t>
        </w:r>
        <w:r w:rsidR="007B48E3">
          <w:rPr>
            <w:lang w:eastAsia="zh-CN"/>
          </w:rPr>
          <w:t>e</w:t>
        </w:r>
        <w:r w:rsidR="007B48E3">
          <w:t>nergy efficiency and energy saving for a UE, t</w:t>
        </w:r>
      </w:ins>
      <w:ins w:id="16" w:author="LaeYoung (LG Electronics)" w:date="2024-02-07T10:41:00Z">
        <w:r>
          <w:rPr>
            <w:rFonts w:eastAsia="DengXian"/>
            <w:lang w:eastAsia="zh-CN"/>
          </w:rPr>
          <w:t xml:space="preserve">he AMF sends energy </w:t>
        </w:r>
      </w:ins>
      <w:ins w:id="17" w:author="LaeYoung (LG Electronics)" w:date="2024-02-07T10:51:00Z">
        <w:r w:rsidR="005359FB">
          <w:rPr>
            <w:rFonts w:eastAsia="DengXian"/>
            <w:lang w:eastAsia="zh-CN"/>
          </w:rPr>
          <w:t>efficiency</w:t>
        </w:r>
      </w:ins>
      <w:ins w:id="18" w:author="LaeYoung (LG Electronics)" w:date="2024-02-07T10:41:00Z">
        <w:r>
          <w:rPr>
            <w:rFonts w:eastAsia="DengXian"/>
            <w:lang w:eastAsia="zh-CN"/>
          </w:rPr>
          <w:t xml:space="preserve"> </w:t>
        </w:r>
      </w:ins>
      <w:ins w:id="19" w:author="LaeYoung (LG Electronics)" w:date="2024-02-07T10:51:00Z">
        <w:r w:rsidR="005359FB">
          <w:rPr>
            <w:rFonts w:eastAsia="DengXian"/>
            <w:lang w:eastAsia="zh-CN"/>
          </w:rPr>
          <w:t>related</w:t>
        </w:r>
      </w:ins>
      <w:ins w:id="20" w:author="LaeYoung (LG Electronics)" w:date="2024-02-07T10:41:00Z">
        <w:r>
          <w:rPr>
            <w:rFonts w:eastAsia="DengXian"/>
            <w:lang w:eastAsia="zh-CN"/>
          </w:rPr>
          <w:t xml:space="preserve"> information in N2 message to the NG-RAN. The energy </w:t>
        </w:r>
      </w:ins>
      <w:ins w:id="21" w:author="LaeYoung (LG Electronics)" w:date="2024-02-07T10:52:00Z">
        <w:r w:rsidR="005359FB">
          <w:rPr>
            <w:rFonts w:eastAsia="DengXian"/>
            <w:lang w:eastAsia="zh-CN"/>
          </w:rPr>
          <w:t>efficiency related</w:t>
        </w:r>
      </w:ins>
      <w:ins w:id="22" w:author="LaeYoung (LG Electronics)" w:date="2024-02-07T10:41:00Z">
        <w:r>
          <w:rPr>
            <w:rFonts w:eastAsia="DengXian"/>
            <w:lang w:eastAsia="zh-CN"/>
          </w:rPr>
          <w:t xml:space="preserve"> information</w:t>
        </w:r>
        <w:r>
          <w:rPr>
            <w:lang w:eastAsia="zh-CN"/>
          </w:rPr>
          <w:t xml:space="preserve"> </w:t>
        </w:r>
      </w:ins>
      <w:ins w:id="23" w:author="LaeYoung (LG Electronics)" w:date="2024-02-07T10:48:00Z">
        <w:r w:rsidR="005359FB">
          <w:rPr>
            <w:lang w:eastAsia="zh-CN"/>
          </w:rPr>
          <w:t>include</w:t>
        </w:r>
      </w:ins>
      <w:ins w:id="24" w:author="LaeYoung (LG Electronics)" w:date="2024-02-07T11:22:00Z">
        <w:r w:rsidR="0037403E">
          <w:rPr>
            <w:lang w:eastAsia="zh-CN"/>
          </w:rPr>
          <w:t>s</w:t>
        </w:r>
      </w:ins>
      <w:ins w:id="25" w:author="LaeYoung (LG Electronics)" w:date="2024-02-07T10:48:00Z">
        <w:r w:rsidR="005359FB">
          <w:rPr>
            <w:lang w:eastAsia="zh-CN"/>
          </w:rPr>
          <w:t xml:space="preserve"> </w:t>
        </w:r>
      </w:ins>
      <w:ins w:id="26" w:author="LaeYoung (LG Electronics)" w:date="2024-02-07T10:51:00Z">
        <w:r w:rsidR="005359FB">
          <w:t>authoriz</w:t>
        </w:r>
      </w:ins>
      <w:ins w:id="27" w:author="LaeYoung (LG Electronics)" w:date="2024-02-07T10:53:00Z">
        <w:r w:rsidR="005359FB">
          <w:t>ation</w:t>
        </w:r>
      </w:ins>
      <w:ins w:id="28" w:author="LaeYoung (LG Electronics)" w:date="2024-02-07T10:51:00Z">
        <w:r w:rsidR="005359FB">
          <w:t xml:space="preserve"> </w:t>
        </w:r>
      </w:ins>
      <w:ins w:id="29" w:author="LaeYoung (LG Electronics)" w:date="2024-02-07T10:54:00Z">
        <w:r w:rsidR="005359FB">
          <w:t xml:space="preserve">information for </w:t>
        </w:r>
      </w:ins>
      <w:ins w:id="30" w:author="LaeYoung (LG Electronics)" w:date="2024-02-07T10:55:00Z">
        <w:r w:rsidR="005359FB">
          <w:t xml:space="preserve">applying </w:t>
        </w:r>
      </w:ins>
      <w:ins w:id="31" w:author="LaeYoung (LG Electronics)" w:date="2024-02-07T10:54:00Z">
        <w:r w:rsidR="005359FB">
          <w:t>e</w:t>
        </w:r>
        <w:r w:rsidR="005359FB">
          <w:rPr>
            <w:rFonts w:hint="eastAsia"/>
          </w:rPr>
          <w:t xml:space="preserve">nergy </w:t>
        </w:r>
        <w:r w:rsidR="005359FB">
          <w:t>e</w:t>
        </w:r>
        <w:r w:rsidR="005359FB">
          <w:rPr>
            <w:rFonts w:hint="eastAsia"/>
          </w:rPr>
          <w:t xml:space="preserve">fficiency </w:t>
        </w:r>
        <w:r w:rsidR="005359FB">
          <w:t>p</w:t>
        </w:r>
        <w:r w:rsidR="005359FB">
          <w:rPr>
            <w:rFonts w:hint="eastAsia"/>
          </w:rPr>
          <w:t>olicy</w:t>
        </w:r>
      </w:ins>
      <w:ins w:id="32" w:author="LaeYoung (LG Electronics)" w:date="2024-02-07T10:57:00Z">
        <w:r w:rsidR="005359FB">
          <w:t xml:space="preserve"> and</w:t>
        </w:r>
      </w:ins>
      <w:ins w:id="33" w:author="LaeYoung (LG Electronics)" w:date="2024-02-07T10:55:00Z">
        <w:r w:rsidR="005359FB">
          <w:t xml:space="preserve"> </w:t>
        </w:r>
      </w:ins>
      <w:ins w:id="34" w:author="LaeYoung (LG Electronics)" w:date="2024-02-07T10:56:00Z">
        <w:r w:rsidR="005359FB">
          <w:t>m</w:t>
        </w:r>
      </w:ins>
      <w:ins w:id="35" w:author="LaeYoung (LG Electronics)" w:date="2024-02-07T10:55:00Z">
        <w:r w:rsidR="005359FB">
          <w:rPr>
            <w:rFonts w:hint="eastAsia"/>
          </w:rPr>
          <w:t xml:space="preserve">aximum </w:t>
        </w:r>
      </w:ins>
      <w:ins w:id="36" w:author="LaeYoung (LG Electronics)" w:date="2024-02-07T10:56:00Z">
        <w:r w:rsidR="005359FB">
          <w:t>e</w:t>
        </w:r>
      </w:ins>
      <w:ins w:id="37" w:author="LaeYoung (LG Electronics)" w:date="2024-02-07T10:55:00Z">
        <w:r w:rsidR="005359FB">
          <w:rPr>
            <w:rFonts w:hint="eastAsia"/>
          </w:rPr>
          <w:t xml:space="preserve">nergy </w:t>
        </w:r>
      </w:ins>
      <w:ins w:id="38" w:author="LaeYoung (LG Electronics)" w:date="2024-02-07T10:56:00Z">
        <w:r w:rsidR="005359FB">
          <w:t>c</w:t>
        </w:r>
      </w:ins>
      <w:ins w:id="39" w:author="LaeYoung (LG Electronics)" w:date="2024-02-07T10:55:00Z">
        <w:r w:rsidR="005359FB">
          <w:rPr>
            <w:rFonts w:hint="eastAsia"/>
          </w:rPr>
          <w:t xml:space="preserve">onsumption </w:t>
        </w:r>
      </w:ins>
      <w:ins w:id="40" w:author="LaeYoung (LG Electronics)" w:date="2024-02-07T10:56:00Z">
        <w:r w:rsidR="005359FB">
          <w:t>r</w:t>
        </w:r>
      </w:ins>
      <w:ins w:id="41" w:author="LaeYoung (LG Electronics)" w:date="2024-02-07T10:55:00Z">
        <w:r w:rsidR="005359FB">
          <w:rPr>
            <w:rFonts w:hint="eastAsia"/>
          </w:rPr>
          <w:t>ate</w:t>
        </w:r>
      </w:ins>
      <w:ins w:id="42" w:author="LaeYoung (LG Electronics)" w:date="2024-02-07T10:57:00Z">
        <w:r w:rsidR="005359FB">
          <w:t xml:space="preserve"> based on the subscription </w:t>
        </w:r>
        <w:r w:rsidR="005359FB">
          <w:rPr>
            <w:rFonts w:eastAsia="SimSun"/>
          </w:rPr>
          <w:t xml:space="preserve">information. </w:t>
        </w:r>
      </w:ins>
      <w:ins w:id="43" w:author="LaeYoung (LG Electronics)" w:date="2024-02-07T15:33:00Z">
        <w:r w:rsidR="00E35810">
          <w:rPr>
            <w:rFonts w:eastAsia="SimSun"/>
          </w:rPr>
          <w:t>Later, b</w:t>
        </w:r>
      </w:ins>
      <w:ins w:id="44" w:author="LaeYoung (LG Electronics)" w:date="2024-02-07T10:41:00Z">
        <w:r>
          <w:rPr>
            <w:lang w:eastAsia="zh-CN"/>
          </w:rPr>
          <w:t xml:space="preserve">ased on this, the NG-RAN </w:t>
        </w:r>
      </w:ins>
      <w:ins w:id="45" w:author="LaeYoung (LG Electronics)" w:date="2024-02-07T10:57:00Z">
        <w:r w:rsidR="005359FB">
          <w:rPr>
            <w:lang w:eastAsia="zh-CN"/>
          </w:rPr>
          <w:t xml:space="preserve">may </w:t>
        </w:r>
      </w:ins>
      <w:ins w:id="46" w:author="LaeYoung (LG Electronics)" w:date="2024-02-07T10:41:00Z">
        <w:r>
          <w:rPr>
            <w:lang w:eastAsia="zh-CN"/>
          </w:rPr>
          <w:t xml:space="preserve">perform energy </w:t>
        </w:r>
      </w:ins>
      <w:ins w:id="47" w:author="LaeYoung (LG Electronics)" w:date="2024-02-07T10:58:00Z">
        <w:r w:rsidR="005359FB">
          <w:rPr>
            <w:rFonts w:eastAsia="DengXian"/>
            <w:lang w:eastAsia="zh-CN"/>
          </w:rPr>
          <w:t xml:space="preserve">efficiency </w:t>
        </w:r>
      </w:ins>
      <w:ins w:id="48" w:author="LaeYoung (LG Electronics)" w:date="2024-02-07T10:41:00Z">
        <w:r>
          <w:rPr>
            <w:lang w:eastAsia="zh-CN"/>
          </w:rPr>
          <w:t xml:space="preserve">operations, e.g. </w:t>
        </w:r>
      </w:ins>
      <w:ins w:id="49" w:author="LaeYoung (LG Electronics)" w:date="2024-02-07T11:13:00Z">
        <w:r w:rsidR="006D782D">
          <w:rPr>
            <w:lang w:eastAsia="zh-CN"/>
          </w:rPr>
          <w:t xml:space="preserve">handover or </w:t>
        </w:r>
      </w:ins>
      <w:ins w:id="50" w:author="LaeYoung (LG Electronics)" w:date="2024-02-07T10:41:00Z">
        <w:r>
          <w:rPr>
            <w:lang w:eastAsia="zh-CN"/>
          </w:rPr>
          <w:t>redirec</w:t>
        </w:r>
      </w:ins>
      <w:ins w:id="51" w:author="LaeYoung (LG Electronics)" w:date="2024-02-07T11:13:00Z">
        <w:r w:rsidR="006D782D">
          <w:rPr>
            <w:lang w:eastAsia="zh-CN"/>
          </w:rPr>
          <w:t>t</w:t>
        </w:r>
      </w:ins>
      <w:ins w:id="52" w:author="LaeYoung (LG Electronics)" w:date="2024-02-07T10:41:00Z">
        <w:r>
          <w:rPr>
            <w:lang w:eastAsia="zh-CN"/>
          </w:rPr>
          <w:t xml:space="preserve"> the UE to </w:t>
        </w:r>
      </w:ins>
      <w:ins w:id="53" w:author="LaeYoung (LG Electronics)" w:date="2024-02-07T11:02:00Z">
        <w:r w:rsidR="00A27DF1">
          <w:rPr>
            <w:lang w:eastAsia="zh-CN"/>
          </w:rPr>
          <w:t>other NG-RAN</w:t>
        </w:r>
      </w:ins>
      <w:ins w:id="54" w:author="LaeYoung (LG Electronics)" w:date="2024-02-07T11:16:00Z">
        <w:r w:rsidR="00A21740">
          <w:rPr>
            <w:lang w:eastAsia="zh-CN"/>
          </w:rPr>
          <w:t xml:space="preserve"> with higher energy efficiency</w:t>
        </w:r>
      </w:ins>
      <w:ins w:id="55" w:author="LaeYoung (LG Electronics)" w:date="2024-02-07T10:41:00Z">
        <w:r>
          <w:rPr>
            <w:lang w:eastAsia="zh-CN"/>
          </w:rPr>
          <w:t>.</w:t>
        </w:r>
      </w:ins>
    </w:p>
    <w:p w14:paraId="2E1104A8" w14:textId="0040395F" w:rsidR="007B48E3" w:rsidRPr="005E3581" w:rsidRDefault="007B48E3" w:rsidP="002B6384">
      <w:pPr>
        <w:pStyle w:val="B1"/>
        <w:rPr>
          <w:rFonts w:eastAsia="DengXian"/>
          <w:lang w:eastAsia="zh-CN"/>
        </w:rPr>
      </w:pPr>
      <w:ins w:id="56" w:author="LaeYoung (LG Electronics)" w:date="2024-02-07T15:26:00Z">
        <w:r>
          <w:rPr>
            <w:rFonts w:eastAsia="DengXian"/>
            <w:lang w:eastAsia="zh-CN"/>
          </w:rPr>
          <w:tab/>
          <w:t xml:space="preserve">Regarding </w:t>
        </w:r>
        <w:r>
          <w:rPr>
            <w:lang w:val="en-US" w:eastAsia="zh-CN"/>
          </w:rPr>
          <w:t xml:space="preserve">5GS </w:t>
        </w:r>
        <w:r>
          <w:t>enhancements</w:t>
        </w:r>
        <w:r>
          <w:rPr>
            <w:lang w:val="en-US" w:eastAsia="zh-CN"/>
          </w:rPr>
          <w:t xml:space="preserve"> </w:t>
        </w:r>
        <w:r>
          <w:rPr>
            <w:lang w:eastAsia="zh-CN"/>
          </w:rPr>
          <w:t>for network energy saving</w:t>
        </w:r>
        <w:r>
          <w:rPr>
            <w:lang w:val="en-US" w:eastAsia="zh-CN"/>
          </w:rPr>
          <w:t xml:space="preserve"> and efficiency</w:t>
        </w:r>
      </w:ins>
      <w:ins w:id="57" w:author="LaeYoung (LG Electronics)" w:date="2024-02-07T15:49:00Z">
        <w:r w:rsidR="004B204C">
          <w:rPr>
            <w:lang w:val="en-US" w:eastAsia="zh-CN"/>
          </w:rPr>
          <w:t xml:space="preserve"> for slice(s)</w:t>
        </w:r>
      </w:ins>
      <w:ins w:id="58" w:author="LaeYoung (LG Electronics)" w:date="2024-02-07T15:26:00Z">
        <w:r>
          <w:rPr>
            <w:lang w:val="en-US" w:eastAsia="zh-CN"/>
          </w:rPr>
          <w:t>, t</w:t>
        </w:r>
      </w:ins>
      <w:ins w:id="59" w:author="LaeYoung (LG Electronics)" w:date="2024-02-07T15:27:00Z">
        <w:r>
          <w:rPr>
            <w:lang w:val="en-US" w:eastAsia="zh-CN"/>
          </w:rPr>
          <w:t xml:space="preserve">he AMF sends </w:t>
        </w:r>
      </w:ins>
      <w:ins w:id="60" w:author="LaeYoung (LG Electronics)" w:date="2024-02-07T15:28:00Z">
        <w:r w:rsidR="00E35810">
          <w:t>authorization information for applying slice level e</w:t>
        </w:r>
        <w:r w:rsidR="00E35810">
          <w:rPr>
            <w:rFonts w:hint="eastAsia"/>
          </w:rPr>
          <w:t xml:space="preserve">nergy </w:t>
        </w:r>
        <w:r w:rsidR="00E35810">
          <w:t>e</w:t>
        </w:r>
        <w:r w:rsidR="00E35810">
          <w:rPr>
            <w:rFonts w:hint="eastAsia"/>
          </w:rPr>
          <w:t xml:space="preserve">fficiency </w:t>
        </w:r>
        <w:r w:rsidR="00E35810">
          <w:t>p</w:t>
        </w:r>
        <w:r w:rsidR="00E35810">
          <w:rPr>
            <w:rFonts w:hint="eastAsia"/>
          </w:rPr>
          <w:t>olicy</w:t>
        </w:r>
      </w:ins>
      <w:ins w:id="61" w:author="LaeYoung (LG Electronics)" w:date="2024-02-07T15:29:00Z">
        <w:r w:rsidR="00E35810">
          <w:t xml:space="preserve"> based on the subscription </w:t>
        </w:r>
        <w:r w:rsidR="00E35810">
          <w:rPr>
            <w:rFonts w:eastAsia="SimSun"/>
          </w:rPr>
          <w:t>information</w:t>
        </w:r>
      </w:ins>
      <w:ins w:id="62" w:author="LaeYoung (LG Electronics)" w:date="2024-02-07T15:36:00Z">
        <w:r w:rsidR="00F26E85">
          <w:rPr>
            <w:rFonts w:eastAsia="SimSun"/>
          </w:rPr>
          <w:t xml:space="preserve"> </w:t>
        </w:r>
        <w:r w:rsidR="00F26E85">
          <w:rPr>
            <w:rFonts w:eastAsia="DengXian"/>
            <w:lang w:eastAsia="zh-CN"/>
          </w:rPr>
          <w:t>in N2 message to the NG-RAN</w:t>
        </w:r>
      </w:ins>
      <w:ins w:id="63" w:author="LaeYoung (LG Electronics)" w:date="2024-02-07T15:29:00Z">
        <w:r w:rsidR="00E35810">
          <w:rPr>
            <w:rFonts w:eastAsia="SimSun"/>
          </w:rPr>
          <w:t xml:space="preserve">. </w:t>
        </w:r>
      </w:ins>
      <w:ins w:id="64" w:author="LaeYoung (LG Electronics)" w:date="2024-02-07T15:33:00Z">
        <w:r w:rsidR="00E35810">
          <w:rPr>
            <w:rFonts w:eastAsia="SimSun"/>
          </w:rPr>
          <w:t>Later, b</w:t>
        </w:r>
      </w:ins>
      <w:ins w:id="65" w:author="LaeYoung (LG Electronics)" w:date="2024-02-07T15:29:00Z">
        <w:r w:rsidR="00E35810">
          <w:rPr>
            <w:lang w:eastAsia="zh-CN"/>
          </w:rPr>
          <w:t xml:space="preserve">ased on this, the NG-RAN may perform energy </w:t>
        </w:r>
        <w:r w:rsidR="00E35810">
          <w:rPr>
            <w:rFonts w:eastAsia="DengXian"/>
            <w:lang w:eastAsia="zh-CN"/>
          </w:rPr>
          <w:t xml:space="preserve">efficiency </w:t>
        </w:r>
        <w:r w:rsidR="00E35810">
          <w:rPr>
            <w:lang w:eastAsia="zh-CN"/>
          </w:rPr>
          <w:t>operations, e.g. handover or redirect the UE to other NG-RAN with higher energy efficiency</w:t>
        </w:r>
      </w:ins>
      <w:ins w:id="66" w:author="LaeYoung (LG Electronics)" w:date="2024-02-07T15:32:00Z">
        <w:r w:rsidR="00E35810">
          <w:rPr>
            <w:lang w:eastAsia="zh-CN"/>
          </w:rPr>
          <w:t xml:space="preserve"> to reduce </w:t>
        </w:r>
      </w:ins>
      <w:ins w:id="67" w:author="LaeYoung (LG Electronics)" w:date="2024-02-07T15:35:00Z">
        <w:r w:rsidR="00E35810">
          <w:rPr>
            <w:lang w:val="en-US" w:eastAsia="zh-CN"/>
          </w:rPr>
          <w:t>the energy consumption for specific slice(s) used by the UE</w:t>
        </w:r>
      </w:ins>
      <w:ins w:id="68" w:author="LaeYoung (LG Electronics)" w:date="2024-02-07T15:29:00Z">
        <w:r w:rsidR="00E35810">
          <w:rPr>
            <w:lang w:eastAsia="zh-CN"/>
          </w:rPr>
          <w:t>.</w:t>
        </w:r>
      </w:ins>
    </w:p>
    <w:p w14:paraId="0C591E18" w14:textId="77777777" w:rsidR="002B6384" w:rsidRDefault="002B6384" w:rsidP="002B6384">
      <w:pPr>
        <w:pStyle w:val="B1"/>
        <w:rPr>
          <w:lang w:eastAsia="zh-CN"/>
        </w:rPr>
      </w:pPr>
      <w:r>
        <w:rPr>
          <w:lang w:eastAsia="zh-CN"/>
        </w:rPr>
        <w:tab/>
        <w:t>After the completion of Registration procedure, the AMF may perform the following steps for energy saving:</w:t>
      </w:r>
    </w:p>
    <w:p w14:paraId="51E43B69" w14:textId="77777777" w:rsidR="002B6384" w:rsidRDefault="002B6384" w:rsidP="002B6384">
      <w:pPr>
        <w:pStyle w:val="B1"/>
        <w:rPr>
          <w:lang w:eastAsia="zh-CN"/>
        </w:rPr>
      </w:pPr>
      <w:r>
        <w:rPr>
          <w:lang w:eastAsia="zh-CN"/>
        </w:rPr>
        <w:t>5.</w:t>
      </w:r>
      <w:r>
        <w:rPr>
          <w:lang w:eastAsia="zh-CN"/>
        </w:rPr>
        <w:tab/>
        <w:t xml:space="preserve">The AMF requests "UE Mobility" analytics and "Abnormal behaviour" analytics from the </w:t>
      </w:r>
      <w:proofErr w:type="spellStart"/>
      <w:r>
        <w:rPr>
          <w:lang w:eastAsia="zh-CN"/>
        </w:rPr>
        <w:t>NWDAF</w:t>
      </w:r>
      <w:proofErr w:type="spellEnd"/>
      <w:r>
        <w:rPr>
          <w:lang w:eastAsia="zh-CN"/>
        </w:rPr>
        <w:t xml:space="preserve"> as specified in clauses 6.7.2 and 6.7.5 of TS 23.288 [14].</w:t>
      </w:r>
    </w:p>
    <w:p w14:paraId="3BC809EE" w14:textId="77777777" w:rsidR="002B6384" w:rsidRDefault="002B6384" w:rsidP="002B6384">
      <w:pPr>
        <w:pStyle w:val="B1"/>
        <w:rPr>
          <w:lang w:eastAsia="zh-CN"/>
        </w:rPr>
      </w:pPr>
      <w:r>
        <w:rPr>
          <w:lang w:eastAsia="zh-CN"/>
        </w:rPr>
        <w:t>6.</w:t>
      </w:r>
      <w:r>
        <w:rPr>
          <w:lang w:eastAsia="zh-CN"/>
        </w:rPr>
        <w:tab/>
        <w:t xml:space="preserve">Optionally, the AMF requests network energy control information from the </w:t>
      </w:r>
      <w:proofErr w:type="spellStart"/>
      <w:r>
        <w:rPr>
          <w:lang w:eastAsia="zh-CN"/>
        </w:rPr>
        <w:t>NEMF</w:t>
      </w:r>
      <w:proofErr w:type="spellEnd"/>
      <w:r>
        <w:rPr>
          <w:lang w:eastAsia="zh-CN"/>
        </w:rPr>
        <w:t>. The network energy control information contains NF IDs of the 5GC NFs which are put in energy saving states with validity time and area information.</w:t>
      </w:r>
    </w:p>
    <w:p w14:paraId="0431C0B0" w14:textId="77777777" w:rsidR="002B6384" w:rsidRDefault="002B6384" w:rsidP="00E164D8">
      <w:pPr>
        <w:pStyle w:val="EditorsNote"/>
        <w:ind w:left="1559" w:hanging="1276"/>
        <w:rPr>
          <w:lang w:eastAsia="zh-CN"/>
        </w:rPr>
      </w:pPr>
      <w:r>
        <w:rPr>
          <w:lang w:eastAsia="zh-CN"/>
        </w:rPr>
        <w:t>Editor's note:</w:t>
      </w:r>
      <w:r>
        <w:rPr>
          <w:lang w:eastAsia="zh-CN"/>
        </w:rPr>
        <w:tab/>
        <w:t xml:space="preserve">Whether and how the AMF gets network energy control information from the </w:t>
      </w:r>
      <w:proofErr w:type="spellStart"/>
      <w:r>
        <w:rPr>
          <w:lang w:eastAsia="zh-CN"/>
        </w:rPr>
        <w:t>NEMF</w:t>
      </w:r>
      <w:proofErr w:type="spellEnd"/>
      <w:r>
        <w:rPr>
          <w:lang w:eastAsia="zh-CN"/>
        </w:rPr>
        <w:t xml:space="preserve"> is FFS.</w:t>
      </w:r>
    </w:p>
    <w:p w14:paraId="03B9CF85" w14:textId="77777777" w:rsidR="002B6384" w:rsidRDefault="002B6384" w:rsidP="002B6384">
      <w:pPr>
        <w:pStyle w:val="B1"/>
        <w:rPr>
          <w:rFonts w:eastAsia="DengXian"/>
          <w:lang w:eastAsia="zh-CN"/>
        </w:rPr>
      </w:pPr>
      <w:r>
        <w:rPr>
          <w:lang w:eastAsia="zh-CN"/>
        </w:rPr>
        <w:t>7.</w:t>
      </w:r>
      <w:r>
        <w:rPr>
          <w:lang w:eastAsia="zh-CN"/>
        </w:rPr>
        <w:tab/>
        <w:t xml:space="preserve">Based on </w:t>
      </w:r>
      <w:r>
        <w:rPr>
          <w:rFonts w:eastAsia="DengXian"/>
          <w:lang w:eastAsia="zh-CN"/>
        </w:rPr>
        <w:t>UE subscription data, AM policy,</w:t>
      </w:r>
      <w:r>
        <w:rPr>
          <w:lang w:eastAsia="zh-CN"/>
        </w:rPr>
        <w:t xml:space="preserve"> "UE Mobility" analytics and "A</w:t>
      </w:r>
      <w:r>
        <w:t>bnormal behaviour</w:t>
      </w:r>
      <w:r>
        <w:rPr>
          <w:lang w:eastAsia="zh-CN"/>
        </w:rPr>
        <w:t>" analytics,</w:t>
      </w:r>
      <w:r>
        <w:rPr>
          <w:rFonts w:eastAsia="DengXian"/>
          <w:lang w:eastAsia="zh-CN"/>
        </w:rPr>
        <w:t xml:space="preserve"> network energy control information (if available), etc, the AMF performs access and mobility management procedures for energy saving, e.g. deregistering the UE with </w:t>
      </w:r>
      <w:r>
        <w:rPr>
          <w:lang w:eastAsia="zh-CN"/>
        </w:rPr>
        <w:t>u</w:t>
      </w:r>
      <w:r>
        <w:t>nexpected long-live</w:t>
      </w:r>
      <w:r>
        <w:rPr>
          <w:lang w:eastAsia="zh-CN"/>
        </w:rPr>
        <w:t>/</w:t>
      </w:r>
      <w:r>
        <w:t>large rate flows</w:t>
      </w:r>
      <w:r>
        <w:rPr>
          <w:lang w:eastAsia="zh-CN"/>
        </w:rPr>
        <w:t xml:space="preserve"> based on "A</w:t>
      </w:r>
      <w:r>
        <w:t>bnormal behaviour</w:t>
      </w:r>
      <w:r>
        <w:rPr>
          <w:lang w:eastAsia="zh-CN"/>
        </w:rPr>
        <w:t>" analytics if the registration procedure is for mobility registration update or p</w:t>
      </w:r>
      <w:r>
        <w:t xml:space="preserve">eriodic </w:t>
      </w:r>
      <w:r>
        <w:rPr>
          <w:lang w:eastAsia="zh-CN"/>
        </w:rPr>
        <w:t>r</w:t>
      </w:r>
      <w:r>
        <w:t xml:space="preserve">egistration </w:t>
      </w:r>
      <w:r>
        <w:rPr>
          <w:lang w:eastAsia="zh-CN"/>
        </w:rPr>
        <w:t>u</w:t>
      </w:r>
      <w:r>
        <w:t>pdate</w:t>
      </w:r>
      <w:r>
        <w:rPr>
          <w:lang w:eastAsia="zh-CN"/>
        </w:rPr>
        <w:t>, or forwarding the Registration Request to a target AMF based on the network energy control information (e.g. if the AMF itself is put in Energy Saving state and then a target AMF is selected for the UE based on the network energy control information).</w:t>
      </w:r>
    </w:p>
    <w:p w14:paraId="0A5AE1E8" w14:textId="77777777" w:rsidR="002B6384" w:rsidRDefault="002B6384" w:rsidP="002B6384">
      <w:pPr>
        <w:pStyle w:val="B1"/>
        <w:rPr>
          <w:rFonts w:eastAsia="SimSun"/>
          <w:lang w:eastAsia="zh-CN"/>
        </w:rPr>
      </w:pPr>
      <w:r>
        <w:rPr>
          <w:rFonts w:eastAsia="DengXian"/>
          <w:lang w:eastAsia="zh-CN"/>
        </w:rPr>
        <w:t>8.</w:t>
      </w:r>
      <w:r>
        <w:rPr>
          <w:rFonts w:eastAsia="DengXian"/>
          <w:lang w:eastAsia="zh-CN"/>
        </w:rPr>
        <w:tab/>
        <w:t>The AMF sends energy saving assistance information in N2 message to the NG-RAN. The energy saving assistance information</w:t>
      </w:r>
      <w:r>
        <w:rPr>
          <w:lang w:eastAsia="zh-CN"/>
        </w:rPr>
        <w:t xml:space="preserve"> may be part of </w:t>
      </w:r>
      <w:r>
        <w:t xml:space="preserve">CN assisted RAN parameters tuning </w:t>
      </w:r>
      <w:r>
        <w:rPr>
          <w:lang w:eastAsia="zh-CN"/>
        </w:rPr>
        <w:t xml:space="preserve">based on UE mobility analytics, e.g. statistics/prediction of UE location and </w:t>
      </w:r>
      <w:proofErr w:type="spellStart"/>
      <w:r>
        <w:t>UEs</w:t>
      </w:r>
      <w:proofErr w:type="spellEnd"/>
      <w:r>
        <w:rPr>
          <w:lang w:eastAsia="zh-CN"/>
        </w:rPr>
        <w:t>'</w:t>
      </w:r>
      <w:r>
        <w:t xml:space="preserve"> geographical distribution</w:t>
      </w:r>
      <w:r>
        <w:rPr>
          <w:lang w:eastAsia="zh-CN"/>
        </w:rPr>
        <w:t xml:space="preserve">. Based on this, the NG-RAN performs energy saving operations, e.g. redirecting the </w:t>
      </w:r>
      <w:proofErr w:type="spellStart"/>
      <w:r>
        <w:rPr>
          <w:lang w:eastAsia="zh-CN"/>
        </w:rPr>
        <w:t>UEs</w:t>
      </w:r>
      <w:proofErr w:type="spellEnd"/>
      <w:r>
        <w:rPr>
          <w:lang w:eastAsia="zh-CN"/>
        </w:rPr>
        <w:t xml:space="preserve"> to cell(s) with higher energy efficiency.</w:t>
      </w:r>
    </w:p>
    <w:p w14:paraId="5B994AC9" w14:textId="5E080A43" w:rsidR="002B6384" w:rsidRDefault="002B6384" w:rsidP="002B6384">
      <w:pPr>
        <w:pStyle w:val="NO"/>
        <w:rPr>
          <w:lang w:eastAsia="zh-CN"/>
        </w:rPr>
      </w:pPr>
      <w:r>
        <w:rPr>
          <w:lang w:eastAsia="zh-CN"/>
        </w:rPr>
        <w:t>NOTE 1:</w:t>
      </w:r>
      <w:r>
        <w:rPr>
          <w:lang w:eastAsia="zh-CN"/>
        </w:rPr>
        <w:tab/>
        <w:t>Regarding providing the energy saving assistance information to NG-RAN, N2 signalling load should be considered. Non-UE associated N2 signalling can be considered for transmitting the energy saving assistance information</w:t>
      </w:r>
      <w:ins w:id="69" w:author="LaeYoung (LG Electronics)" w:date="2024-02-07T10:32:00Z">
        <w:r w:rsidR="00284946">
          <w:rPr>
            <w:lang w:eastAsia="zh-CN"/>
          </w:rPr>
          <w:t xml:space="preserve"> </w:t>
        </w:r>
        <w:r w:rsidR="00284946" w:rsidRPr="00284946">
          <w:rPr>
            <w:lang w:eastAsia="zh-CN"/>
          </w:rPr>
          <w:t xml:space="preserve">regarding </w:t>
        </w:r>
        <w:proofErr w:type="spellStart"/>
        <w:r w:rsidR="00284946" w:rsidRPr="00284946">
          <w:rPr>
            <w:lang w:eastAsia="zh-CN"/>
          </w:rPr>
          <w:t>UEs</w:t>
        </w:r>
        <w:proofErr w:type="spellEnd"/>
        <w:r w:rsidR="00284946" w:rsidRPr="00284946">
          <w:rPr>
            <w:lang w:eastAsia="zh-CN"/>
          </w:rPr>
          <w:t>' geographical distribution</w:t>
        </w:r>
      </w:ins>
      <w:r>
        <w:rPr>
          <w:lang w:eastAsia="zh-CN"/>
        </w:rPr>
        <w:t>, which is up to RAN WG3 to decide.</w:t>
      </w:r>
    </w:p>
    <w:p w14:paraId="22D6E221" w14:textId="77777777" w:rsidR="002B6384" w:rsidRDefault="002B6384" w:rsidP="002B6384">
      <w:pPr>
        <w:pStyle w:val="NO"/>
        <w:rPr>
          <w:rFonts w:eastAsia="DengXian"/>
          <w:lang w:eastAsia="zh-CN"/>
        </w:rPr>
      </w:pPr>
      <w:r>
        <w:rPr>
          <w:lang w:eastAsia="zh-CN"/>
        </w:rPr>
        <w:t>NOTE 2:</w:t>
      </w:r>
      <w:r>
        <w:rPr>
          <w:lang w:eastAsia="zh-CN"/>
        </w:rPr>
        <w:tab/>
        <w:t xml:space="preserve">How the NG-RAN performs energy saving operations with both </w:t>
      </w:r>
      <w:r>
        <w:rPr>
          <w:rFonts w:eastAsia="DengXian"/>
          <w:lang w:eastAsia="zh-CN"/>
        </w:rPr>
        <w:t>OAM configuration and energy saving assistance information from the 5GC is up to implementation.</w:t>
      </w:r>
    </w:p>
    <w:p w14:paraId="28ADCF0D" w14:textId="77777777" w:rsidR="002B6384" w:rsidRDefault="002B6384" w:rsidP="002B6384">
      <w:pPr>
        <w:pStyle w:val="EditorsNote"/>
        <w:ind w:left="1559" w:hanging="1276"/>
        <w:rPr>
          <w:lang w:eastAsia="zh-CN"/>
        </w:rPr>
      </w:pPr>
      <w:r>
        <w:rPr>
          <w:lang w:eastAsia="zh-CN"/>
        </w:rPr>
        <w:t>Editor's note:</w:t>
      </w:r>
      <w:r>
        <w:rPr>
          <w:lang w:eastAsia="zh-CN"/>
        </w:rPr>
        <w:tab/>
        <w:t>It is FFS whether the NG-RAN supports performing energy saving operation based on assistance information from the 5GC.</w:t>
      </w:r>
    </w:p>
    <w:p w14:paraId="2EECEF01" w14:textId="77777777" w:rsidR="002B6384" w:rsidRDefault="002B6384" w:rsidP="002B6384">
      <w:pPr>
        <w:pStyle w:val="4"/>
        <w:rPr>
          <w:rFonts w:eastAsia="DengXian"/>
          <w:lang w:eastAsia="zh-CN"/>
        </w:rPr>
      </w:pPr>
      <w:bookmarkStart w:id="70" w:name="_Toc157682331"/>
      <w:r>
        <w:rPr>
          <w:rFonts w:eastAsia="SimSun"/>
          <w:lang w:eastAsia="zh-CN"/>
        </w:rPr>
        <w:lastRenderedPageBreak/>
        <w:t>6</w:t>
      </w:r>
      <w:r>
        <w:rPr>
          <w:rFonts w:eastAsia="SimSun"/>
        </w:rPr>
        <w:t>.</w:t>
      </w:r>
      <w:r>
        <w:rPr>
          <w:rFonts w:eastAsia="SimSun"/>
          <w:lang w:eastAsia="zh-CN"/>
        </w:rPr>
        <w:t>15.</w:t>
      </w:r>
      <w:r>
        <w:rPr>
          <w:rFonts w:eastAsia="SimSun"/>
        </w:rPr>
        <w:t>3.</w:t>
      </w:r>
      <w:r>
        <w:rPr>
          <w:rFonts w:eastAsia="SimSun"/>
          <w:lang w:eastAsia="zh-CN"/>
        </w:rPr>
        <w:t>2</w:t>
      </w:r>
      <w:r>
        <w:rPr>
          <w:rFonts w:eastAsia="SimSun"/>
        </w:rPr>
        <w:tab/>
      </w:r>
      <w:r>
        <w:rPr>
          <w:rFonts w:eastAsia="SimSun"/>
          <w:lang w:eastAsia="zh-CN"/>
        </w:rPr>
        <w:t>Session Management procedures enhanced for energy saving</w:t>
      </w:r>
      <w:bookmarkEnd w:id="70"/>
    </w:p>
    <w:p w14:paraId="5299C591" w14:textId="77777777" w:rsidR="002B6384" w:rsidRDefault="002B6384" w:rsidP="002B6384">
      <w:pPr>
        <w:pStyle w:val="TH"/>
        <w:rPr>
          <w:rFonts w:eastAsia="SimSun"/>
          <w:lang w:eastAsia="zh-CN"/>
        </w:rPr>
      </w:pPr>
      <w:r>
        <w:rPr>
          <w:rFonts w:eastAsia="SimSun"/>
        </w:rPr>
        <w:object w:dxaOrig="8720" w:dyaOrig="5000" w14:anchorId="65F0BA88">
          <v:shape id="_x0000_i1026" type="#_x0000_t75" style="width:435.55pt;height:250pt" o:ole="">
            <v:imagedata r:id="rId10" o:title="" cropbottom="33307f"/>
          </v:shape>
          <o:OLEObject Type="Embed" ProgID="Visio.Drawing.11" ShapeID="_x0000_i1026" DrawAspect="Content" ObjectID="_1769607331" r:id="rId11"/>
        </w:object>
      </w:r>
    </w:p>
    <w:p w14:paraId="703D1B19" w14:textId="77777777" w:rsidR="002B6384" w:rsidRDefault="002B6384" w:rsidP="002B6384">
      <w:pPr>
        <w:pStyle w:val="TF"/>
        <w:rPr>
          <w:lang w:eastAsia="en-US"/>
        </w:rPr>
      </w:pPr>
      <w:r>
        <w:t xml:space="preserve">Figure </w:t>
      </w:r>
      <w:r>
        <w:rPr>
          <w:lang w:eastAsia="zh-CN"/>
        </w:rPr>
        <w:t>6.15.3.2</w:t>
      </w:r>
      <w:r>
        <w:t xml:space="preserve">-1: </w:t>
      </w:r>
      <w:r>
        <w:rPr>
          <w:lang w:eastAsia="zh-CN"/>
        </w:rPr>
        <w:t>Enhanced SM/PDU Session Establishment</w:t>
      </w:r>
      <w:r>
        <w:t xml:space="preserve"> </w:t>
      </w:r>
      <w:r>
        <w:rPr>
          <w:lang w:eastAsia="zh-CN"/>
        </w:rPr>
        <w:t>Procedures for energy saving</w:t>
      </w:r>
    </w:p>
    <w:p w14:paraId="73457C99" w14:textId="77777777" w:rsidR="002B6384" w:rsidRDefault="002B6384" w:rsidP="002B6384">
      <w:pPr>
        <w:pStyle w:val="B1"/>
        <w:rPr>
          <w:lang w:eastAsia="zh-CN"/>
        </w:rPr>
      </w:pPr>
      <w:r>
        <w:rPr>
          <w:lang w:eastAsia="zh-CN"/>
        </w:rPr>
        <w:t>1.</w:t>
      </w:r>
      <w:r>
        <w:rPr>
          <w:lang w:eastAsia="zh-CN"/>
        </w:rPr>
        <w:tab/>
        <w:t xml:space="preserve">The UE initiates PDU Session Establishment procedure towards the network as described in step 1, </w:t>
      </w:r>
      <w:r>
        <w:rPr>
          <w:rFonts w:eastAsia="DengXian"/>
          <w:lang w:eastAsia="zh-CN"/>
        </w:rPr>
        <w:t>clause</w:t>
      </w:r>
      <w:r>
        <w:rPr>
          <w:lang w:eastAsia="zh-CN"/>
        </w:rPr>
        <w:t> 4.3.2.2.1 of TS 23.502 [3].</w:t>
      </w:r>
    </w:p>
    <w:p w14:paraId="4BC9F6C9" w14:textId="77777777" w:rsidR="002B6384" w:rsidRDefault="002B6384" w:rsidP="002B6384">
      <w:pPr>
        <w:pStyle w:val="B1"/>
        <w:rPr>
          <w:lang w:eastAsia="zh-CN"/>
        </w:rPr>
      </w:pPr>
      <w:r>
        <w:rPr>
          <w:lang w:eastAsia="zh-CN"/>
        </w:rPr>
        <w:tab/>
        <w:t xml:space="preserve">The PDU Session Establishment procedure continues as specified in </w:t>
      </w:r>
      <w:r>
        <w:rPr>
          <w:rFonts w:eastAsia="DengXian"/>
          <w:lang w:eastAsia="zh-CN"/>
        </w:rPr>
        <w:t>clause</w:t>
      </w:r>
      <w:r>
        <w:t> </w:t>
      </w:r>
      <w:r>
        <w:rPr>
          <w:lang w:eastAsia="zh-CN"/>
        </w:rPr>
        <w:t>4.3.2.2.1 of TS 23.502 [3], with the following enhancements:</w:t>
      </w:r>
    </w:p>
    <w:p w14:paraId="1E0D6AF1" w14:textId="77777777" w:rsidR="002B6384" w:rsidRDefault="002B6384" w:rsidP="002B6384">
      <w:pPr>
        <w:pStyle w:val="B1"/>
        <w:rPr>
          <w:lang w:eastAsia="zh-CN"/>
        </w:rPr>
      </w:pPr>
      <w:r>
        <w:rPr>
          <w:lang w:eastAsia="zh-CN"/>
        </w:rPr>
        <w:t>2.</w:t>
      </w:r>
      <w:r>
        <w:rPr>
          <w:lang w:eastAsia="zh-CN"/>
        </w:rPr>
        <w:tab/>
        <w:t xml:space="preserve">In step 4 of </w:t>
      </w:r>
      <w:r>
        <w:t>Figure</w:t>
      </w:r>
      <w:r>
        <w:rPr>
          <w:lang w:eastAsia="zh-CN"/>
        </w:rPr>
        <w:t xml:space="preserve"> </w:t>
      </w:r>
      <w:r>
        <w:t>4.</w:t>
      </w:r>
      <w:r>
        <w:rPr>
          <w:lang w:eastAsia="zh-CN"/>
        </w:rPr>
        <w:t>3</w:t>
      </w:r>
      <w:r>
        <w:t>.2.2.</w:t>
      </w:r>
      <w:r>
        <w:rPr>
          <w:lang w:eastAsia="zh-CN"/>
        </w:rPr>
        <w:t>1</w:t>
      </w:r>
      <w:r>
        <w:t>-1</w:t>
      </w:r>
      <w:r>
        <w:rPr>
          <w:lang w:eastAsia="zh-CN"/>
        </w:rPr>
        <w:t xml:space="preserve"> in TS 23.502 [3], the SM subscription data retrieved from the </w:t>
      </w:r>
      <w:proofErr w:type="spellStart"/>
      <w:r>
        <w:rPr>
          <w:lang w:eastAsia="zh-CN"/>
        </w:rPr>
        <w:t>UDM</w:t>
      </w:r>
      <w:proofErr w:type="spellEnd"/>
      <w:r>
        <w:rPr>
          <w:lang w:eastAsia="zh-CN"/>
        </w:rPr>
        <w:t xml:space="preserve"> contains validity conditions for one or more subscription parameters (e.g. </w:t>
      </w:r>
      <w:r>
        <w:t>5GS Subscribed QoS profile</w:t>
      </w:r>
      <w:r>
        <w:rPr>
          <w:lang w:eastAsia="zh-CN"/>
        </w:rPr>
        <w:t xml:space="preserve"> or </w:t>
      </w:r>
      <w:r>
        <w:t>Subscribed-Session-AMBR</w:t>
      </w:r>
      <w:r>
        <w:rPr>
          <w:lang w:eastAsia="zh-CN"/>
        </w:rPr>
        <w:t xml:space="preserve"> per time period and/or area, </w:t>
      </w:r>
      <w:proofErr w:type="spellStart"/>
      <w:r>
        <w:rPr>
          <w:lang w:eastAsia="zh-CN"/>
        </w:rPr>
        <w:t>ATSSS</w:t>
      </w:r>
      <w:proofErr w:type="spellEnd"/>
      <w:r>
        <w:rPr>
          <w:lang w:eastAsia="zh-CN"/>
        </w:rPr>
        <w:t xml:space="preserve"> information with validity time and/or area) to facilitate network energy saving (i.e. limiting network energy consumption per UE).</w:t>
      </w:r>
    </w:p>
    <w:p w14:paraId="03CC64F0" w14:textId="77777777" w:rsidR="002B6384" w:rsidRDefault="002B6384" w:rsidP="002B6384">
      <w:pPr>
        <w:pStyle w:val="B1"/>
        <w:rPr>
          <w:lang w:eastAsia="zh-CN"/>
        </w:rPr>
      </w:pPr>
      <w:r>
        <w:rPr>
          <w:lang w:eastAsia="zh-CN"/>
        </w:rPr>
        <w:t>3.</w:t>
      </w:r>
      <w:r>
        <w:rPr>
          <w:lang w:eastAsia="zh-CN"/>
        </w:rPr>
        <w:tab/>
        <w:t xml:space="preserve">In step 7b and 9 of </w:t>
      </w:r>
      <w:r>
        <w:t>Figure 4.</w:t>
      </w:r>
      <w:r>
        <w:rPr>
          <w:lang w:eastAsia="zh-CN"/>
        </w:rPr>
        <w:t>3</w:t>
      </w:r>
      <w:r>
        <w:t>.2.2-1</w:t>
      </w:r>
      <w:r>
        <w:rPr>
          <w:lang w:eastAsia="zh-CN"/>
        </w:rPr>
        <w:t xml:space="preserve"> in TS 23.502 [3], during SM Policy Association Establishment/</w:t>
      </w:r>
      <w:r>
        <w:t>Modification</w:t>
      </w:r>
      <w:r>
        <w:rPr>
          <w:lang w:eastAsia="zh-CN"/>
        </w:rPr>
        <w:t xml:space="preserve"> procedures, the PCF decides SM policy, e.g.</w:t>
      </w:r>
      <w:r>
        <w:t xml:space="preserve"> </w:t>
      </w:r>
      <w:r>
        <w:rPr>
          <w:lang w:eastAsia="zh-CN"/>
        </w:rPr>
        <w:t xml:space="preserve">Authorized Session-AMBR, Authorized default 5QI/ARP, taking into account network energy related information (e.g. energy consumption of the network slice for the PDU Session) and energy related application specific parameters (e.g. authorized energy consumption credit per network slice and/or application) provisioned by the AF, and provides the SM policy to the </w:t>
      </w:r>
      <w:proofErr w:type="spellStart"/>
      <w:r>
        <w:rPr>
          <w:lang w:eastAsia="zh-CN"/>
        </w:rPr>
        <w:t>SMF</w:t>
      </w:r>
      <w:proofErr w:type="spellEnd"/>
      <w:r>
        <w:rPr>
          <w:lang w:eastAsia="zh-CN"/>
        </w:rPr>
        <w:t xml:space="preserve">. The PCF may collect the network energy related information by subscribing to energy related notifications from the AMF, </w:t>
      </w:r>
      <w:proofErr w:type="spellStart"/>
      <w:r>
        <w:rPr>
          <w:lang w:eastAsia="zh-CN"/>
        </w:rPr>
        <w:t>SMF</w:t>
      </w:r>
      <w:proofErr w:type="spellEnd"/>
      <w:r>
        <w:rPr>
          <w:lang w:eastAsia="zh-CN"/>
        </w:rPr>
        <w:t xml:space="preserve"> and/or </w:t>
      </w:r>
      <w:proofErr w:type="spellStart"/>
      <w:r>
        <w:rPr>
          <w:lang w:eastAsia="zh-CN"/>
        </w:rPr>
        <w:t>UPF</w:t>
      </w:r>
      <w:proofErr w:type="spellEnd"/>
      <w:r>
        <w:rPr>
          <w:lang w:eastAsia="zh-CN"/>
        </w:rPr>
        <w:t xml:space="preserve">, or requesting/subscribing to energy related analytics from the </w:t>
      </w:r>
      <w:proofErr w:type="spellStart"/>
      <w:r>
        <w:rPr>
          <w:lang w:eastAsia="zh-CN"/>
        </w:rPr>
        <w:t>NWDAF</w:t>
      </w:r>
      <w:proofErr w:type="spellEnd"/>
      <w:r>
        <w:rPr>
          <w:lang w:eastAsia="zh-CN"/>
        </w:rPr>
        <w:t>. The PCF may decide to reduce the Authorized Session-AMBR or change the Authorized default 5QI/ARP for the PDU Session, if the network energy related information indicates that the UE is associated with high network energy consumption in an area or for a time period.</w:t>
      </w:r>
    </w:p>
    <w:p w14:paraId="5349064E" w14:textId="77777777" w:rsidR="002B6384" w:rsidRDefault="002B6384" w:rsidP="002B6384">
      <w:pPr>
        <w:pStyle w:val="B1"/>
        <w:rPr>
          <w:lang w:eastAsia="zh-CN"/>
        </w:rPr>
      </w:pPr>
      <w:r>
        <w:rPr>
          <w:lang w:eastAsia="zh-CN"/>
        </w:rPr>
        <w:t>4.</w:t>
      </w:r>
      <w:r>
        <w:rPr>
          <w:lang w:eastAsia="zh-CN"/>
        </w:rPr>
        <w:tab/>
        <w:t xml:space="preserve">In step 11 of </w:t>
      </w:r>
      <w:r>
        <w:t>Figure 4.</w:t>
      </w:r>
      <w:r>
        <w:rPr>
          <w:lang w:eastAsia="zh-CN"/>
        </w:rPr>
        <w:t>3</w:t>
      </w:r>
      <w:r>
        <w:t>.2.2-1</w:t>
      </w:r>
      <w:r>
        <w:rPr>
          <w:lang w:eastAsia="zh-CN"/>
        </w:rPr>
        <w:t xml:space="preserve"> in TS 23.502 [3], the </w:t>
      </w:r>
      <w:proofErr w:type="spellStart"/>
      <w:r>
        <w:rPr>
          <w:lang w:eastAsia="zh-CN"/>
        </w:rPr>
        <w:t>SMF</w:t>
      </w:r>
      <w:proofErr w:type="spellEnd"/>
      <w:r>
        <w:rPr>
          <w:lang w:eastAsia="zh-CN"/>
        </w:rPr>
        <w:t xml:space="preserve"> provides the parameters in N2 SM information (e.g. </w:t>
      </w:r>
      <w:r>
        <w:t>QoS Profile(s),</w:t>
      </w:r>
      <w:r>
        <w:rPr>
          <w:lang w:eastAsia="zh-CN"/>
        </w:rPr>
        <w:t xml:space="preserve"> Session</w:t>
      </w:r>
      <w:r>
        <w:t>-AMBR</w:t>
      </w:r>
      <w:r>
        <w:rPr>
          <w:lang w:eastAsia="zh-CN"/>
        </w:rPr>
        <w:t>,</w:t>
      </w:r>
      <w:r>
        <w:t xml:space="preserve"> Maximum Data Rate</w:t>
      </w:r>
      <w:r>
        <w:rPr>
          <w:lang w:eastAsia="zh-CN"/>
        </w:rPr>
        <w:t xml:space="preserve">) and parameters in PDU Session Establishment Accept message (e.g. </w:t>
      </w:r>
      <w:r>
        <w:t>QoS Flow level QoS parameters</w:t>
      </w:r>
      <w:r>
        <w:rPr>
          <w:lang w:eastAsia="zh-CN"/>
        </w:rPr>
        <w:t>, Session</w:t>
      </w:r>
      <w:r>
        <w:t>-AMBR</w:t>
      </w:r>
      <w:r>
        <w:rPr>
          <w:lang w:eastAsia="zh-CN"/>
        </w:rPr>
        <w:t xml:space="preserve">, </w:t>
      </w:r>
      <w:r>
        <w:t>Always-on PDU Session Granted, Small Data Rate Control parameters</w:t>
      </w:r>
      <w:r>
        <w:rPr>
          <w:lang w:eastAsia="zh-CN"/>
        </w:rPr>
        <w:t>), taking into account network energy related information.</w:t>
      </w:r>
    </w:p>
    <w:p w14:paraId="3383C43D" w14:textId="77777777" w:rsidR="002B6384" w:rsidRDefault="002B6384" w:rsidP="002B6384">
      <w:pPr>
        <w:pStyle w:val="B1"/>
        <w:rPr>
          <w:lang w:eastAsia="zh-CN"/>
        </w:rPr>
      </w:pPr>
      <w:r>
        <w:rPr>
          <w:lang w:eastAsia="zh-CN"/>
        </w:rPr>
        <w:tab/>
        <w:t xml:space="preserve">After the completion of PDU Session establishment procedure, the </w:t>
      </w:r>
      <w:proofErr w:type="spellStart"/>
      <w:r>
        <w:rPr>
          <w:lang w:eastAsia="zh-CN"/>
        </w:rPr>
        <w:t>SMF</w:t>
      </w:r>
      <w:proofErr w:type="spellEnd"/>
      <w:r>
        <w:rPr>
          <w:lang w:eastAsia="zh-CN"/>
        </w:rPr>
        <w:t xml:space="preserve"> may perform the following steps for energy saving:</w:t>
      </w:r>
    </w:p>
    <w:p w14:paraId="610C3332" w14:textId="77777777" w:rsidR="002B6384" w:rsidRDefault="002B6384" w:rsidP="002B6384">
      <w:pPr>
        <w:pStyle w:val="B1"/>
        <w:rPr>
          <w:lang w:eastAsia="zh-CN"/>
        </w:rPr>
      </w:pPr>
      <w:r>
        <w:rPr>
          <w:lang w:eastAsia="zh-CN"/>
        </w:rPr>
        <w:t>5.</w:t>
      </w:r>
      <w:r>
        <w:rPr>
          <w:lang w:eastAsia="zh-CN"/>
        </w:rPr>
        <w:tab/>
        <w:t xml:space="preserve">The </w:t>
      </w:r>
      <w:proofErr w:type="spellStart"/>
      <w:r>
        <w:rPr>
          <w:lang w:eastAsia="zh-CN"/>
        </w:rPr>
        <w:t>SMF</w:t>
      </w:r>
      <w:proofErr w:type="spellEnd"/>
      <w:r>
        <w:rPr>
          <w:lang w:eastAsia="zh-CN"/>
        </w:rPr>
        <w:t xml:space="preserve"> requests "UE Communication" analytics and "A</w:t>
      </w:r>
      <w:r>
        <w:t>bnormal behaviour</w:t>
      </w:r>
      <w:r>
        <w:rPr>
          <w:lang w:eastAsia="zh-CN"/>
        </w:rPr>
        <w:t xml:space="preserve">" analytics from the </w:t>
      </w:r>
      <w:proofErr w:type="spellStart"/>
      <w:r>
        <w:rPr>
          <w:lang w:eastAsia="zh-CN"/>
        </w:rPr>
        <w:t>NWDAF</w:t>
      </w:r>
      <w:proofErr w:type="spellEnd"/>
      <w:r>
        <w:rPr>
          <w:lang w:eastAsia="zh-CN"/>
        </w:rPr>
        <w:t xml:space="preserve"> as specified in </w:t>
      </w:r>
      <w:r>
        <w:t>clause 6.</w:t>
      </w:r>
      <w:r>
        <w:rPr>
          <w:lang w:eastAsia="zh-CN"/>
        </w:rPr>
        <w:t>7.3 and 6.7.5 of</w:t>
      </w:r>
      <w:r>
        <w:t xml:space="preserve"> </w:t>
      </w:r>
      <w:r>
        <w:rPr>
          <w:lang w:eastAsia="zh-CN"/>
        </w:rPr>
        <w:t>TS 23.288 [14].</w:t>
      </w:r>
    </w:p>
    <w:p w14:paraId="2C14F99B" w14:textId="77777777" w:rsidR="002B6384" w:rsidRDefault="002B6384" w:rsidP="002B6384">
      <w:pPr>
        <w:pStyle w:val="B1"/>
        <w:rPr>
          <w:lang w:eastAsia="zh-CN"/>
        </w:rPr>
      </w:pPr>
      <w:r>
        <w:rPr>
          <w:lang w:eastAsia="zh-CN"/>
        </w:rPr>
        <w:t>6.</w:t>
      </w:r>
      <w:r>
        <w:rPr>
          <w:lang w:eastAsia="zh-CN"/>
        </w:rPr>
        <w:tab/>
        <w:t xml:space="preserve">Optionally, the </w:t>
      </w:r>
      <w:proofErr w:type="spellStart"/>
      <w:r>
        <w:rPr>
          <w:lang w:eastAsia="zh-CN"/>
        </w:rPr>
        <w:t>SMF</w:t>
      </w:r>
      <w:proofErr w:type="spellEnd"/>
      <w:r>
        <w:rPr>
          <w:lang w:eastAsia="zh-CN"/>
        </w:rPr>
        <w:t xml:space="preserve"> requests network energy control information from the </w:t>
      </w:r>
      <w:proofErr w:type="spellStart"/>
      <w:r>
        <w:rPr>
          <w:lang w:eastAsia="zh-CN"/>
        </w:rPr>
        <w:t>NEMF</w:t>
      </w:r>
      <w:proofErr w:type="spellEnd"/>
      <w:r>
        <w:rPr>
          <w:lang w:eastAsia="zh-CN"/>
        </w:rPr>
        <w:t>.</w:t>
      </w:r>
    </w:p>
    <w:p w14:paraId="3BB86D20" w14:textId="77777777" w:rsidR="002B6384" w:rsidRDefault="002B6384" w:rsidP="002B6384">
      <w:pPr>
        <w:pStyle w:val="EditorsNote"/>
        <w:ind w:left="1559" w:hanging="1276"/>
        <w:rPr>
          <w:lang w:eastAsia="zh-CN"/>
        </w:rPr>
      </w:pPr>
      <w:r>
        <w:rPr>
          <w:lang w:eastAsia="zh-CN"/>
        </w:rPr>
        <w:t>Editor's note:</w:t>
      </w:r>
      <w:r>
        <w:rPr>
          <w:lang w:eastAsia="zh-CN"/>
        </w:rPr>
        <w:tab/>
        <w:t xml:space="preserve">Whether and how the </w:t>
      </w:r>
      <w:proofErr w:type="spellStart"/>
      <w:r>
        <w:rPr>
          <w:lang w:eastAsia="zh-CN"/>
        </w:rPr>
        <w:t>SMF</w:t>
      </w:r>
      <w:proofErr w:type="spellEnd"/>
      <w:r>
        <w:rPr>
          <w:lang w:eastAsia="zh-CN"/>
        </w:rPr>
        <w:t xml:space="preserve"> gets network energy control information from the </w:t>
      </w:r>
      <w:proofErr w:type="spellStart"/>
      <w:r>
        <w:rPr>
          <w:lang w:eastAsia="zh-CN"/>
        </w:rPr>
        <w:t>NEMF</w:t>
      </w:r>
      <w:proofErr w:type="spellEnd"/>
      <w:r>
        <w:rPr>
          <w:lang w:eastAsia="zh-CN"/>
        </w:rPr>
        <w:t xml:space="preserve"> is FFS.</w:t>
      </w:r>
    </w:p>
    <w:p w14:paraId="2D3F38D9" w14:textId="77777777" w:rsidR="002B6384" w:rsidRDefault="002B6384" w:rsidP="002B6384">
      <w:pPr>
        <w:pStyle w:val="B1"/>
        <w:rPr>
          <w:lang w:eastAsia="zh-CN"/>
        </w:rPr>
      </w:pPr>
      <w:r>
        <w:rPr>
          <w:lang w:eastAsia="zh-CN"/>
        </w:rPr>
        <w:lastRenderedPageBreak/>
        <w:t>7.</w:t>
      </w:r>
      <w:r>
        <w:rPr>
          <w:lang w:eastAsia="zh-CN"/>
        </w:rPr>
        <w:tab/>
      </w:r>
      <w:proofErr w:type="spellStart"/>
      <w:r>
        <w:rPr>
          <w:lang w:eastAsia="zh-CN"/>
        </w:rPr>
        <w:t>SMF</w:t>
      </w:r>
      <w:proofErr w:type="spellEnd"/>
      <w:r>
        <w:rPr>
          <w:lang w:eastAsia="zh-CN"/>
        </w:rPr>
        <w:t xml:space="preserve"> may perform an </w:t>
      </w:r>
      <w:proofErr w:type="spellStart"/>
      <w:r>
        <w:rPr>
          <w:lang w:eastAsia="zh-CN"/>
        </w:rPr>
        <w:t>SMF</w:t>
      </w:r>
      <w:proofErr w:type="spellEnd"/>
      <w:r>
        <w:rPr>
          <w:lang w:eastAsia="zh-CN"/>
        </w:rPr>
        <w:t xml:space="preserve"> initiated SM Policy Association Modification procedure</w:t>
      </w:r>
      <w:r>
        <w:t xml:space="preserve"> </w:t>
      </w:r>
      <w:r>
        <w:rPr>
          <w:lang w:eastAsia="zh-CN"/>
        </w:rPr>
        <w:t>if</w:t>
      </w:r>
      <w:r>
        <w:t xml:space="preserve"> the Policy Control Request Trigger condition(s) </w:t>
      </w:r>
      <w:r>
        <w:rPr>
          <w:lang w:eastAsia="zh-CN"/>
        </w:rPr>
        <w:t>is</w:t>
      </w:r>
      <w:r>
        <w:t xml:space="preserve"> met</w:t>
      </w:r>
      <w:r>
        <w:rPr>
          <w:lang w:eastAsia="zh-CN"/>
        </w:rPr>
        <w:t xml:space="preserve"> as specified in TS 23.502 [3] and TS 23.503 [4]. The PCF may update the SM policy for the PDU Session based on network energy related information, e.g. energy consumption of the PDU Session reaches or goes beyond a predefined threshold. </w:t>
      </w:r>
    </w:p>
    <w:p w14:paraId="6D749699" w14:textId="77777777" w:rsidR="002B6384" w:rsidRDefault="002B6384" w:rsidP="002B6384">
      <w:pPr>
        <w:pStyle w:val="B1"/>
        <w:rPr>
          <w:rFonts w:eastAsia="DengXian"/>
          <w:lang w:eastAsia="zh-CN"/>
        </w:rPr>
      </w:pPr>
      <w:r>
        <w:rPr>
          <w:lang w:eastAsia="zh-CN"/>
        </w:rPr>
        <w:t>8.</w:t>
      </w:r>
      <w:r>
        <w:rPr>
          <w:lang w:eastAsia="zh-CN"/>
        </w:rPr>
        <w:tab/>
        <w:t xml:space="preserve">Based on </w:t>
      </w:r>
      <w:r>
        <w:rPr>
          <w:rFonts w:eastAsia="DengXian"/>
          <w:lang w:eastAsia="zh-CN"/>
        </w:rPr>
        <w:t>UE subscription data, SM policy,</w:t>
      </w:r>
      <w:r>
        <w:rPr>
          <w:lang w:eastAsia="zh-CN"/>
        </w:rPr>
        <w:t xml:space="preserve"> "UE Communication" analytics and "A</w:t>
      </w:r>
      <w:r>
        <w:t>bnormal behaviour</w:t>
      </w:r>
      <w:r>
        <w:rPr>
          <w:lang w:eastAsia="zh-CN"/>
        </w:rPr>
        <w:t>" analytics,</w:t>
      </w:r>
      <w:r>
        <w:rPr>
          <w:rFonts w:eastAsia="DengXian"/>
          <w:lang w:eastAsia="zh-CN"/>
        </w:rPr>
        <w:t xml:space="preserve"> network energy control information (if available), etc, the </w:t>
      </w:r>
      <w:proofErr w:type="spellStart"/>
      <w:r>
        <w:rPr>
          <w:rFonts w:eastAsia="DengXian"/>
          <w:lang w:eastAsia="zh-CN"/>
        </w:rPr>
        <w:t>SMF</w:t>
      </w:r>
      <w:proofErr w:type="spellEnd"/>
      <w:r>
        <w:rPr>
          <w:rFonts w:eastAsia="DengXian"/>
          <w:lang w:eastAsia="zh-CN"/>
        </w:rPr>
        <w:t xml:space="preserve"> performs Session Management procedures for energy saving, e.g. modifying the QoS </w:t>
      </w:r>
      <w:r>
        <w:t>parameters</w:t>
      </w:r>
      <w:r>
        <w:rPr>
          <w:rFonts w:eastAsia="DengXian"/>
          <w:lang w:eastAsia="zh-CN"/>
        </w:rPr>
        <w:t xml:space="preserve"> for specific applications</w:t>
      </w:r>
      <w:r>
        <w:rPr>
          <w:lang w:eastAsia="zh-CN"/>
        </w:rPr>
        <w:t xml:space="preserve"> based on "UE Communication" analytics.</w:t>
      </w:r>
    </w:p>
    <w:p w14:paraId="2CC26D82" w14:textId="77777777" w:rsidR="002B6384" w:rsidRDefault="002B6384" w:rsidP="002B6384">
      <w:pPr>
        <w:pStyle w:val="B1"/>
        <w:rPr>
          <w:rFonts w:eastAsia="SimSun"/>
          <w:lang w:eastAsia="zh-CN"/>
        </w:rPr>
      </w:pPr>
      <w:r>
        <w:rPr>
          <w:rFonts w:eastAsia="DengXian"/>
          <w:lang w:eastAsia="zh-CN"/>
        </w:rPr>
        <w:t>9.</w:t>
      </w:r>
      <w:r>
        <w:rPr>
          <w:rFonts w:eastAsia="DengXian"/>
          <w:lang w:eastAsia="zh-CN"/>
        </w:rPr>
        <w:tab/>
        <w:t xml:space="preserve">The </w:t>
      </w:r>
      <w:proofErr w:type="spellStart"/>
      <w:r>
        <w:rPr>
          <w:rFonts w:eastAsia="DengXian"/>
          <w:lang w:eastAsia="zh-CN"/>
        </w:rPr>
        <w:t>SMF</w:t>
      </w:r>
      <w:proofErr w:type="spellEnd"/>
      <w:r>
        <w:rPr>
          <w:rFonts w:eastAsia="DengXian"/>
          <w:lang w:eastAsia="zh-CN"/>
        </w:rPr>
        <w:t xml:space="preserve"> sends energy saving assistance information in N2 message to the NG-RAN. The energy saving assistance information</w:t>
      </w:r>
      <w:r>
        <w:rPr>
          <w:lang w:eastAsia="zh-CN"/>
        </w:rPr>
        <w:t xml:space="preserve"> may be part of </w:t>
      </w:r>
      <w:r>
        <w:t xml:space="preserve">CN assisted RAN parameters tuning </w:t>
      </w:r>
      <w:r>
        <w:rPr>
          <w:lang w:eastAsia="zh-CN"/>
        </w:rPr>
        <w:t>based on UE communication analytics, e.g. statistics/prediction of traffic volume, p</w:t>
      </w:r>
      <w:r>
        <w:t>eriodic communication indicator</w:t>
      </w:r>
      <w:r>
        <w:rPr>
          <w:lang w:eastAsia="zh-CN"/>
        </w:rPr>
        <w:t xml:space="preserve"> and p</w:t>
      </w:r>
      <w:r>
        <w:t>eriodic time</w:t>
      </w:r>
      <w:r>
        <w:rPr>
          <w:lang w:eastAsia="zh-CN"/>
        </w:rPr>
        <w:t xml:space="preserve"> for the UE and/or the PDU Session. Based on this, the NG-RAN performs energy saving operations, e.g. redirecting the </w:t>
      </w:r>
      <w:proofErr w:type="spellStart"/>
      <w:r>
        <w:rPr>
          <w:lang w:eastAsia="zh-CN"/>
        </w:rPr>
        <w:t>UEs</w:t>
      </w:r>
      <w:proofErr w:type="spellEnd"/>
      <w:r>
        <w:rPr>
          <w:lang w:eastAsia="zh-CN"/>
        </w:rPr>
        <w:t xml:space="preserve"> to cell(s) with higher energy efficiency.</w:t>
      </w:r>
    </w:p>
    <w:p w14:paraId="39EFECDE" w14:textId="77777777" w:rsidR="002B6384" w:rsidRDefault="002B6384" w:rsidP="002B6384">
      <w:pPr>
        <w:pStyle w:val="NO"/>
        <w:rPr>
          <w:rFonts w:eastAsia="DengXian"/>
          <w:lang w:eastAsia="zh-CN"/>
        </w:rPr>
      </w:pPr>
      <w:r>
        <w:rPr>
          <w:lang w:eastAsia="zh-CN"/>
        </w:rPr>
        <w:t>NOTE:</w:t>
      </w:r>
      <w:r>
        <w:rPr>
          <w:lang w:eastAsia="zh-CN"/>
        </w:rPr>
        <w:tab/>
        <w:t xml:space="preserve">How the NG-RAN performs energy saving operations with both </w:t>
      </w:r>
      <w:r>
        <w:rPr>
          <w:rFonts w:eastAsia="DengXian"/>
          <w:lang w:eastAsia="zh-CN"/>
        </w:rPr>
        <w:t>OAM configuration and energy saving assistance information from the 5GC is up to implementation.</w:t>
      </w:r>
    </w:p>
    <w:p w14:paraId="445ED5EB" w14:textId="77777777" w:rsidR="002B6384" w:rsidRPr="002B6384" w:rsidRDefault="002B6384" w:rsidP="002B6384">
      <w:pPr>
        <w:pStyle w:val="EditorsNote"/>
        <w:ind w:left="1559" w:hanging="1276"/>
        <w:rPr>
          <w:lang w:eastAsia="zh-CN"/>
        </w:rPr>
      </w:pPr>
      <w:r>
        <w:rPr>
          <w:lang w:eastAsia="zh-CN"/>
        </w:rPr>
        <w:t>Editor's note:</w:t>
      </w:r>
      <w:r>
        <w:rPr>
          <w:lang w:eastAsia="zh-CN"/>
        </w:rPr>
        <w:tab/>
        <w:t>It is FFS whether the NG-RAN supports performing energy saving operation based on assistance information from the 5GC.</w:t>
      </w:r>
    </w:p>
    <w:p w14:paraId="054166FA" w14:textId="77777777" w:rsidR="002B6384" w:rsidRDefault="002B6384" w:rsidP="002B6384">
      <w:pPr>
        <w:pStyle w:val="30"/>
        <w:rPr>
          <w:rFonts w:eastAsia="SimSun"/>
          <w:lang w:eastAsia="en-US"/>
        </w:rPr>
      </w:pPr>
      <w:bookmarkStart w:id="71" w:name="_Toc157674389"/>
      <w:bookmarkStart w:id="72" w:name="_Toc157682332"/>
      <w:r>
        <w:rPr>
          <w:rFonts w:eastAsia="SimSun"/>
        </w:rPr>
        <w:t>6.15.4</w:t>
      </w:r>
      <w:r>
        <w:rPr>
          <w:rFonts w:eastAsia="SimSun"/>
        </w:rPr>
        <w:tab/>
        <w:t>Impacts on existing services, entities and interfaces</w:t>
      </w:r>
      <w:bookmarkEnd w:id="71"/>
      <w:bookmarkEnd w:id="72"/>
    </w:p>
    <w:p w14:paraId="391826B0" w14:textId="77777777" w:rsidR="002B6384" w:rsidRPr="002B6384" w:rsidRDefault="002B6384" w:rsidP="002B6384">
      <w:pPr>
        <w:pStyle w:val="EditorsNote"/>
        <w:ind w:left="1559" w:hanging="1276"/>
        <w:rPr>
          <w:lang w:eastAsia="zh-CN"/>
        </w:rPr>
      </w:pPr>
      <w:r>
        <w:rPr>
          <w:lang w:eastAsia="zh-CN"/>
        </w:rPr>
        <w:t>Editor's note:</w:t>
      </w:r>
      <w:r w:rsidRPr="002B6384">
        <w:rPr>
          <w:lang w:eastAsia="zh-CN"/>
        </w:rPr>
        <w:tab/>
        <w:t>This clause captures impacts on existing services, entities and interfaces.</w:t>
      </w:r>
    </w:p>
    <w:p w14:paraId="6E910BAC" w14:textId="77777777" w:rsidR="002B6384" w:rsidRPr="00E37973" w:rsidRDefault="002B6384" w:rsidP="002B6384">
      <w:pPr>
        <w:rPr>
          <w:rFonts w:eastAsia="SimSun"/>
          <w:b/>
          <w:bCs/>
          <w:noProof/>
          <w:lang w:eastAsia="zh-CN"/>
        </w:rPr>
      </w:pPr>
      <w:r w:rsidRPr="00E37973">
        <w:rPr>
          <w:b/>
          <w:bCs/>
          <w:noProof/>
          <w:lang w:eastAsia="zh-CN"/>
        </w:rPr>
        <w:t>AMF:</w:t>
      </w:r>
    </w:p>
    <w:p w14:paraId="4D79A83D" w14:textId="77777777" w:rsidR="002B6384" w:rsidRDefault="002B6384" w:rsidP="002B6384">
      <w:pPr>
        <w:pStyle w:val="B1"/>
        <w:rPr>
          <w:ins w:id="73" w:author="LaeYoung (LG Electronics)" w:date="2024-02-16T16:33:00Z"/>
          <w:lang w:eastAsia="zh-CN"/>
        </w:rPr>
      </w:pPr>
      <w:r>
        <w:rPr>
          <w:lang w:eastAsia="zh-CN"/>
        </w:rPr>
        <w:t>-</w:t>
      </w:r>
      <w:r>
        <w:rPr>
          <w:lang w:eastAsia="zh-CN"/>
        </w:rPr>
        <w:tab/>
        <w:t>Performs Access and Mobility Management taking into account network energy saving requirements, based on AM subscription data, AM policy, UE related analytics (e.g. UE Mobility analytics and A</w:t>
      </w:r>
      <w:r>
        <w:t>bnormal behaviour</w:t>
      </w:r>
      <w:r>
        <w:rPr>
          <w:lang w:eastAsia="zh-CN"/>
        </w:rPr>
        <w:t xml:space="preserve"> analytics), and/or network energy control information, etc.</w:t>
      </w:r>
    </w:p>
    <w:p w14:paraId="377D8BEB" w14:textId="3FBD41A5" w:rsidR="00C6492C" w:rsidRDefault="00C6492C" w:rsidP="002B6384">
      <w:pPr>
        <w:pStyle w:val="B1"/>
        <w:rPr>
          <w:ins w:id="74" w:author="LaeYoung (LG Electronics)" w:date="2024-02-16T16:35:00Z"/>
          <w:rFonts w:eastAsia="DengXian"/>
          <w:lang w:eastAsia="zh-CN"/>
        </w:rPr>
      </w:pPr>
      <w:ins w:id="75" w:author="LaeYoung (LG Electronics)" w:date="2024-02-16T16:33:00Z">
        <w:r>
          <w:rPr>
            <w:rFonts w:hint="eastAsia"/>
            <w:lang w:eastAsia="ko-KR"/>
          </w:rPr>
          <w:t>-</w:t>
        </w:r>
        <w:r>
          <w:rPr>
            <w:lang w:eastAsia="ko-KR"/>
          </w:rPr>
          <w:tab/>
          <w:t xml:space="preserve">Provides </w:t>
        </w:r>
        <w:r>
          <w:rPr>
            <w:rFonts w:eastAsia="DengXian"/>
            <w:lang w:eastAsia="zh-CN"/>
          </w:rPr>
          <w:t>energy efficiency related information</w:t>
        </w:r>
      </w:ins>
      <w:ins w:id="76" w:author="LaeYoung (LG Electronics)" w:date="2024-02-16T16:34:00Z">
        <w:r w:rsidRPr="00C6492C">
          <w:t xml:space="preserve"> </w:t>
        </w:r>
      </w:ins>
      <w:ins w:id="77" w:author="LaeYoung (LG Electronics)" w:date="2024-02-16T16:36:00Z">
        <w:r>
          <w:t xml:space="preserve">based on the subscription </w:t>
        </w:r>
        <w:r>
          <w:rPr>
            <w:rFonts w:eastAsia="SimSun"/>
          </w:rPr>
          <w:t>information</w:t>
        </w:r>
        <w:r>
          <w:rPr>
            <w:rFonts w:eastAsia="DengXian"/>
            <w:lang w:eastAsia="zh-CN"/>
          </w:rPr>
          <w:t xml:space="preserve"> </w:t>
        </w:r>
      </w:ins>
      <w:ins w:id="78" w:author="LaeYoung (LG Electronics)" w:date="2024-02-16T16:33:00Z">
        <w:r>
          <w:rPr>
            <w:rFonts w:eastAsia="DengXian"/>
            <w:lang w:eastAsia="zh-CN"/>
          </w:rPr>
          <w:t>to the NG-RAN</w:t>
        </w:r>
      </w:ins>
      <w:ins w:id="79" w:author="LaeYoung (LG Electronics)" w:date="2024-02-16T16:35:00Z">
        <w:r>
          <w:rPr>
            <w:rFonts w:eastAsia="DengXian"/>
            <w:lang w:eastAsia="zh-CN"/>
          </w:rPr>
          <w:t>.</w:t>
        </w:r>
      </w:ins>
    </w:p>
    <w:p w14:paraId="4C21E779" w14:textId="77CDFBD6" w:rsidR="00C6492C" w:rsidRDefault="00C6492C" w:rsidP="002B6384">
      <w:pPr>
        <w:pStyle w:val="B1"/>
        <w:rPr>
          <w:rFonts w:hint="eastAsia"/>
          <w:lang w:eastAsia="ko-KR"/>
        </w:rPr>
      </w:pPr>
      <w:ins w:id="80" w:author="LaeYoung (LG Electronics)" w:date="2024-02-16T16:35:00Z">
        <w:r>
          <w:rPr>
            <w:lang w:eastAsia="ko-KR"/>
          </w:rPr>
          <w:t>-</w:t>
        </w:r>
        <w:r>
          <w:rPr>
            <w:lang w:eastAsia="ko-KR"/>
          </w:rPr>
          <w:tab/>
          <w:t xml:space="preserve">Provides </w:t>
        </w:r>
        <w:r>
          <w:t>authorization information for applying slice level e</w:t>
        </w:r>
        <w:r>
          <w:rPr>
            <w:rFonts w:hint="eastAsia"/>
          </w:rPr>
          <w:t xml:space="preserve">nergy </w:t>
        </w:r>
        <w:r>
          <w:t>e</w:t>
        </w:r>
        <w:r>
          <w:rPr>
            <w:rFonts w:hint="eastAsia"/>
          </w:rPr>
          <w:t xml:space="preserve">fficiency </w:t>
        </w:r>
        <w:r>
          <w:t>p</w:t>
        </w:r>
        <w:r>
          <w:rPr>
            <w:rFonts w:hint="eastAsia"/>
          </w:rPr>
          <w:t>olicy</w:t>
        </w:r>
        <w:r>
          <w:t xml:space="preserve"> </w:t>
        </w:r>
      </w:ins>
      <w:ins w:id="81" w:author="LaeYoung (LG Electronics)" w:date="2024-02-16T16:36:00Z">
        <w:r>
          <w:t xml:space="preserve">based on the subscription </w:t>
        </w:r>
        <w:r>
          <w:rPr>
            <w:rFonts w:eastAsia="SimSun"/>
          </w:rPr>
          <w:t>information</w:t>
        </w:r>
        <w:r>
          <w:rPr>
            <w:rFonts w:eastAsia="DengXian"/>
            <w:lang w:eastAsia="zh-CN"/>
          </w:rPr>
          <w:t xml:space="preserve"> </w:t>
        </w:r>
      </w:ins>
      <w:ins w:id="82" w:author="LaeYoung (LG Electronics)" w:date="2024-02-16T16:35:00Z">
        <w:r>
          <w:rPr>
            <w:rFonts w:eastAsia="DengXian"/>
            <w:lang w:eastAsia="zh-CN"/>
          </w:rPr>
          <w:t>to the NG-RAN</w:t>
        </w:r>
        <w:r>
          <w:rPr>
            <w:rFonts w:eastAsia="DengXian"/>
            <w:lang w:eastAsia="zh-CN"/>
          </w:rPr>
          <w:t>.</w:t>
        </w:r>
      </w:ins>
    </w:p>
    <w:p w14:paraId="4F381595" w14:textId="77777777" w:rsidR="002B6384" w:rsidRDefault="002B6384" w:rsidP="002B6384">
      <w:pPr>
        <w:pStyle w:val="B1"/>
        <w:rPr>
          <w:lang w:eastAsia="zh-CN"/>
        </w:rPr>
      </w:pPr>
      <w:r>
        <w:rPr>
          <w:lang w:eastAsia="zh-CN"/>
        </w:rPr>
        <w:t>-</w:t>
      </w:r>
      <w:r>
        <w:rPr>
          <w:lang w:eastAsia="zh-CN"/>
        </w:rPr>
        <w:tab/>
        <w:t xml:space="preserve">Optionally, obtaining network energy control information from the </w:t>
      </w:r>
      <w:proofErr w:type="spellStart"/>
      <w:r>
        <w:rPr>
          <w:lang w:eastAsia="zh-CN"/>
        </w:rPr>
        <w:t>NEMF</w:t>
      </w:r>
      <w:proofErr w:type="spellEnd"/>
      <w:r>
        <w:rPr>
          <w:lang w:eastAsia="zh-CN"/>
        </w:rPr>
        <w:t>.</w:t>
      </w:r>
    </w:p>
    <w:p w14:paraId="35A0E4C6" w14:textId="77777777" w:rsidR="002B6384" w:rsidRPr="00E37973" w:rsidRDefault="002B6384" w:rsidP="002B6384">
      <w:pPr>
        <w:rPr>
          <w:b/>
          <w:bCs/>
          <w:lang w:eastAsia="zh-CN"/>
        </w:rPr>
      </w:pPr>
      <w:r w:rsidRPr="00E37973">
        <w:rPr>
          <w:b/>
          <w:bCs/>
          <w:noProof/>
          <w:lang w:eastAsia="zh-CN"/>
        </w:rPr>
        <w:t>SMF:</w:t>
      </w:r>
    </w:p>
    <w:p w14:paraId="78754C21" w14:textId="77777777" w:rsidR="002B6384" w:rsidRDefault="002B6384" w:rsidP="002B6384">
      <w:pPr>
        <w:pStyle w:val="B1"/>
        <w:rPr>
          <w:lang w:eastAsia="zh-CN"/>
        </w:rPr>
      </w:pPr>
      <w:r>
        <w:rPr>
          <w:lang w:eastAsia="zh-CN"/>
        </w:rPr>
        <w:t>-</w:t>
      </w:r>
      <w:r>
        <w:rPr>
          <w:lang w:eastAsia="zh-CN"/>
        </w:rPr>
        <w:tab/>
        <w:t>Performs Session Management taking into account network energy saving requirements, based on SM subscription data, SM policy, UE related analytics (UE Communication analytics and A</w:t>
      </w:r>
      <w:r>
        <w:t>bnormal behaviour</w:t>
      </w:r>
      <w:r>
        <w:rPr>
          <w:lang w:eastAsia="zh-CN"/>
        </w:rPr>
        <w:t xml:space="preserve"> analytics), network energy control information, etc.</w:t>
      </w:r>
    </w:p>
    <w:p w14:paraId="46F683C7" w14:textId="77777777" w:rsidR="002B6384" w:rsidRDefault="002B6384" w:rsidP="002B6384">
      <w:pPr>
        <w:pStyle w:val="B1"/>
        <w:rPr>
          <w:lang w:eastAsia="zh-CN"/>
        </w:rPr>
      </w:pPr>
      <w:r>
        <w:rPr>
          <w:lang w:eastAsia="zh-CN"/>
        </w:rPr>
        <w:t>-</w:t>
      </w:r>
      <w:r>
        <w:rPr>
          <w:lang w:eastAsia="zh-CN"/>
        </w:rPr>
        <w:tab/>
        <w:t xml:space="preserve">Optionally, obtaining network energy control information from the </w:t>
      </w:r>
      <w:proofErr w:type="spellStart"/>
      <w:r>
        <w:rPr>
          <w:lang w:eastAsia="zh-CN"/>
        </w:rPr>
        <w:t>NEMF</w:t>
      </w:r>
      <w:proofErr w:type="spellEnd"/>
      <w:r>
        <w:rPr>
          <w:lang w:eastAsia="zh-CN"/>
        </w:rPr>
        <w:t>.</w:t>
      </w:r>
    </w:p>
    <w:p w14:paraId="7A2A3172" w14:textId="77777777" w:rsidR="002B6384" w:rsidRPr="00E37973" w:rsidRDefault="002B6384" w:rsidP="002B6384">
      <w:pPr>
        <w:rPr>
          <w:b/>
          <w:bCs/>
          <w:noProof/>
          <w:lang w:eastAsia="zh-CN"/>
        </w:rPr>
      </w:pPr>
      <w:r w:rsidRPr="00E37973">
        <w:rPr>
          <w:b/>
          <w:bCs/>
          <w:noProof/>
          <w:lang w:eastAsia="zh-CN"/>
        </w:rPr>
        <w:t>PCF:</w:t>
      </w:r>
    </w:p>
    <w:p w14:paraId="3FB7DF8B" w14:textId="77777777" w:rsidR="002B6384" w:rsidRDefault="002B6384" w:rsidP="002B6384">
      <w:pPr>
        <w:pStyle w:val="B1"/>
        <w:rPr>
          <w:lang w:eastAsia="zh-CN"/>
        </w:rPr>
      </w:pPr>
      <w:r>
        <w:rPr>
          <w:noProof/>
          <w:lang w:eastAsia="zh-CN"/>
        </w:rPr>
        <w:t>-</w:t>
      </w:r>
      <w:r>
        <w:rPr>
          <w:noProof/>
          <w:lang w:eastAsia="zh-CN"/>
        </w:rPr>
        <w:tab/>
        <w:t xml:space="preserve">Collecting </w:t>
      </w:r>
      <w:r>
        <w:rPr>
          <w:lang w:eastAsia="zh-CN"/>
        </w:rPr>
        <w:t xml:space="preserve">network energy related information by subscribing to network energy related notifications from the AMF, </w:t>
      </w:r>
      <w:proofErr w:type="spellStart"/>
      <w:r>
        <w:rPr>
          <w:lang w:eastAsia="zh-CN"/>
        </w:rPr>
        <w:t>SMF</w:t>
      </w:r>
      <w:proofErr w:type="spellEnd"/>
      <w:r>
        <w:rPr>
          <w:lang w:eastAsia="zh-CN"/>
        </w:rPr>
        <w:t xml:space="preserve"> and/or </w:t>
      </w:r>
      <w:proofErr w:type="spellStart"/>
      <w:r>
        <w:rPr>
          <w:lang w:eastAsia="zh-CN"/>
        </w:rPr>
        <w:t>UPF</w:t>
      </w:r>
      <w:proofErr w:type="spellEnd"/>
      <w:r>
        <w:rPr>
          <w:lang w:eastAsia="zh-CN"/>
        </w:rPr>
        <w:t xml:space="preserve">, or requesting/subscribing to network energy related analytics from the </w:t>
      </w:r>
      <w:proofErr w:type="spellStart"/>
      <w:r>
        <w:rPr>
          <w:lang w:eastAsia="zh-CN"/>
        </w:rPr>
        <w:t>NWDAF</w:t>
      </w:r>
      <w:proofErr w:type="spellEnd"/>
      <w:r>
        <w:t>.</w:t>
      </w:r>
    </w:p>
    <w:p w14:paraId="0C07BE87" w14:textId="77777777" w:rsidR="002B6384" w:rsidRDefault="002B6384" w:rsidP="002B6384">
      <w:pPr>
        <w:pStyle w:val="B1"/>
        <w:rPr>
          <w:lang w:eastAsia="zh-CN"/>
        </w:rPr>
      </w:pPr>
      <w:r>
        <w:rPr>
          <w:lang w:eastAsia="zh-CN"/>
        </w:rPr>
        <w:t>-</w:t>
      </w:r>
      <w:r>
        <w:rPr>
          <w:lang w:eastAsia="zh-CN"/>
        </w:rPr>
        <w:tab/>
        <w:t>Obtains energy related application specific parameters from the AF (via the NEF/</w:t>
      </w:r>
      <w:proofErr w:type="spellStart"/>
      <w:r>
        <w:rPr>
          <w:lang w:eastAsia="zh-CN"/>
        </w:rPr>
        <w:t>UDM</w:t>
      </w:r>
      <w:proofErr w:type="spellEnd"/>
      <w:r>
        <w:rPr>
          <w:lang w:eastAsia="zh-CN"/>
        </w:rPr>
        <w:t>/UDR).</w:t>
      </w:r>
    </w:p>
    <w:p w14:paraId="2024EB28" w14:textId="77777777" w:rsidR="002B6384" w:rsidRDefault="002B6384" w:rsidP="002B6384">
      <w:pPr>
        <w:pStyle w:val="B1"/>
        <w:rPr>
          <w:lang w:eastAsia="zh-CN"/>
        </w:rPr>
      </w:pPr>
      <w:r>
        <w:rPr>
          <w:noProof/>
          <w:lang w:eastAsia="zh-CN"/>
        </w:rPr>
        <w:t>-</w:t>
      </w:r>
      <w:r>
        <w:rPr>
          <w:noProof/>
          <w:lang w:eastAsia="zh-CN"/>
        </w:rPr>
        <w:tab/>
      </w:r>
      <w:r>
        <w:t>Provisions AM policy and SM policy</w:t>
      </w:r>
      <w:r>
        <w:rPr>
          <w:lang w:eastAsia="zh-CN"/>
        </w:rPr>
        <w:t xml:space="preserve"> based on</w:t>
      </w:r>
      <w:r>
        <w:t xml:space="preserve"> </w:t>
      </w:r>
      <w:r>
        <w:rPr>
          <w:lang w:eastAsia="zh-CN"/>
        </w:rPr>
        <w:t>network energy related information</w:t>
      </w:r>
      <w:r>
        <w:t xml:space="preserve"> </w:t>
      </w:r>
      <w:r>
        <w:rPr>
          <w:lang w:eastAsia="zh-CN"/>
        </w:rPr>
        <w:t>and optionally energy related application specific parameters from the AF</w:t>
      </w:r>
      <w:r>
        <w:t>.</w:t>
      </w:r>
    </w:p>
    <w:p w14:paraId="435E1427" w14:textId="77777777" w:rsidR="002B6384" w:rsidRPr="00E37973" w:rsidRDefault="002B6384" w:rsidP="002B6384">
      <w:pPr>
        <w:rPr>
          <w:b/>
          <w:bCs/>
          <w:noProof/>
          <w:lang w:eastAsia="zh-CN"/>
        </w:rPr>
      </w:pPr>
      <w:r w:rsidRPr="00E37973">
        <w:rPr>
          <w:b/>
          <w:bCs/>
          <w:noProof/>
          <w:lang w:eastAsia="zh-CN"/>
        </w:rPr>
        <w:t>AF:</w:t>
      </w:r>
    </w:p>
    <w:p w14:paraId="0B3805F8" w14:textId="77777777" w:rsidR="002B6384" w:rsidRDefault="002B6384" w:rsidP="002B6384">
      <w:pPr>
        <w:pStyle w:val="B1"/>
        <w:rPr>
          <w:lang w:eastAsia="zh-CN"/>
        </w:rPr>
      </w:pPr>
      <w:r>
        <w:rPr>
          <w:lang w:eastAsia="zh-CN"/>
        </w:rPr>
        <w:t>-</w:t>
      </w:r>
      <w:r>
        <w:rPr>
          <w:lang w:eastAsia="zh-CN"/>
        </w:rPr>
        <w:tab/>
        <w:t>Provisions energy related application specific parameters to the PCF (via the NEF/</w:t>
      </w:r>
      <w:proofErr w:type="spellStart"/>
      <w:r>
        <w:rPr>
          <w:lang w:eastAsia="zh-CN"/>
        </w:rPr>
        <w:t>UDM</w:t>
      </w:r>
      <w:proofErr w:type="spellEnd"/>
      <w:r>
        <w:rPr>
          <w:lang w:eastAsia="zh-CN"/>
        </w:rPr>
        <w:t>/UDR).</w:t>
      </w:r>
    </w:p>
    <w:p w14:paraId="7F49C0D9" w14:textId="77777777" w:rsidR="002B6384" w:rsidRPr="00E37973" w:rsidRDefault="002B6384" w:rsidP="002B6384">
      <w:pPr>
        <w:rPr>
          <w:b/>
          <w:bCs/>
          <w:noProof/>
          <w:lang w:eastAsia="zh-CN"/>
        </w:rPr>
      </w:pPr>
      <w:r w:rsidRPr="00E37973">
        <w:rPr>
          <w:b/>
          <w:bCs/>
          <w:noProof/>
          <w:lang w:eastAsia="zh-CN"/>
        </w:rPr>
        <w:t>NEMF (new, optional):</w:t>
      </w:r>
    </w:p>
    <w:p w14:paraId="4B784928" w14:textId="77777777" w:rsidR="002B6384" w:rsidRDefault="002B6384" w:rsidP="002B6384">
      <w:pPr>
        <w:pStyle w:val="B1"/>
        <w:rPr>
          <w:lang w:eastAsia="zh-CN"/>
        </w:rPr>
      </w:pPr>
      <w:r>
        <w:rPr>
          <w:lang w:eastAsia="zh-CN"/>
        </w:rPr>
        <w:t>-</w:t>
      </w:r>
      <w:r>
        <w:rPr>
          <w:lang w:eastAsia="zh-CN"/>
        </w:rPr>
        <w:tab/>
        <w:t>Perform network energy management, e.g. providing to other 5GC NFs the network energy control information which contains information of the 5GC NFs in energy saving states with validity time and area information.</w:t>
      </w:r>
    </w:p>
    <w:p w14:paraId="609B54FA" w14:textId="77777777" w:rsidR="002B6384" w:rsidRPr="00E37973" w:rsidRDefault="002B6384" w:rsidP="002B6384">
      <w:pPr>
        <w:rPr>
          <w:b/>
          <w:bCs/>
          <w:noProof/>
          <w:lang w:eastAsia="zh-CN"/>
        </w:rPr>
      </w:pPr>
      <w:r w:rsidRPr="00E37973">
        <w:rPr>
          <w:b/>
          <w:bCs/>
          <w:noProof/>
          <w:lang w:eastAsia="zh-CN"/>
        </w:rPr>
        <w:t>RAN:</w:t>
      </w:r>
    </w:p>
    <w:p w14:paraId="29D2ABB6" w14:textId="06E4CA17" w:rsidR="002B6384" w:rsidRDefault="002B6384" w:rsidP="002B6384">
      <w:pPr>
        <w:pStyle w:val="B1"/>
      </w:pPr>
      <w:r>
        <w:rPr>
          <w:noProof/>
          <w:lang w:eastAsia="zh-CN"/>
        </w:rPr>
        <w:lastRenderedPageBreak/>
        <w:t>-</w:t>
      </w:r>
      <w:r>
        <w:rPr>
          <w:noProof/>
          <w:lang w:eastAsia="zh-CN"/>
        </w:rPr>
        <w:tab/>
      </w:r>
      <w:r>
        <w:t>P</w:t>
      </w:r>
      <w:r>
        <w:rPr>
          <w:lang w:eastAsia="zh-CN"/>
        </w:rPr>
        <w:t>erforms energy saving</w:t>
      </w:r>
      <w:ins w:id="83" w:author="LaeYoung (LG Electronics)" w:date="2024-02-16T16:35:00Z">
        <w:r w:rsidR="00C6492C">
          <w:rPr>
            <w:lang w:eastAsia="zh-CN"/>
          </w:rPr>
          <w:t>/efficiency</w:t>
        </w:r>
      </w:ins>
      <w:r>
        <w:rPr>
          <w:lang w:eastAsia="zh-CN"/>
        </w:rPr>
        <w:t xml:space="preserve"> operations base on assistance information provided by the 5GC</w:t>
      </w:r>
      <w:r>
        <w:t>.</w:t>
      </w:r>
    </w:p>
    <w:p w14:paraId="223D7BC0" w14:textId="77777777" w:rsidR="003357ED" w:rsidRPr="00CA0630" w:rsidRDefault="003357ED" w:rsidP="004258BC">
      <w:pPr>
        <w:rPr>
          <w:rFonts w:eastAsiaTheme="minorEastAsia"/>
          <w:lang w:val="en-US"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5E0BC" w14:textId="77777777" w:rsidR="00FF78C5" w:rsidRDefault="00FF78C5">
      <w:r>
        <w:separator/>
      </w:r>
    </w:p>
    <w:p w14:paraId="23FB6C0F" w14:textId="77777777" w:rsidR="00FF78C5" w:rsidRDefault="00FF78C5"/>
  </w:endnote>
  <w:endnote w:type="continuationSeparator" w:id="0">
    <w:p w14:paraId="1B7D0276" w14:textId="77777777" w:rsidR="00FF78C5" w:rsidRDefault="00FF78C5">
      <w:r>
        <w:continuationSeparator/>
      </w:r>
    </w:p>
    <w:p w14:paraId="25D4263C" w14:textId="77777777" w:rsidR="00FF78C5" w:rsidRDefault="00FF7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6D0DD" w14:textId="77777777" w:rsidR="00FF78C5" w:rsidRDefault="00FF78C5">
      <w:r>
        <w:separator/>
      </w:r>
    </w:p>
    <w:p w14:paraId="7867AC63" w14:textId="77777777" w:rsidR="00FF78C5" w:rsidRDefault="00FF78C5"/>
  </w:footnote>
  <w:footnote w:type="continuationSeparator" w:id="0">
    <w:p w14:paraId="7BA12106" w14:textId="77777777" w:rsidR="00FF78C5" w:rsidRDefault="00FF78C5">
      <w:r>
        <w:continuationSeparator/>
      </w:r>
    </w:p>
    <w:p w14:paraId="6F7CD01F" w14:textId="77777777" w:rsidR="00FF78C5" w:rsidRDefault="00FF7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666B"/>
    <w:rsid w:val="000371CD"/>
    <w:rsid w:val="00037F83"/>
    <w:rsid w:val="000414E7"/>
    <w:rsid w:val="00044E71"/>
    <w:rsid w:val="000520D8"/>
    <w:rsid w:val="0006310D"/>
    <w:rsid w:val="00071905"/>
    <w:rsid w:val="00071F02"/>
    <w:rsid w:val="00072E51"/>
    <w:rsid w:val="00077828"/>
    <w:rsid w:val="00086B19"/>
    <w:rsid w:val="00087551"/>
    <w:rsid w:val="00093D24"/>
    <w:rsid w:val="0009401B"/>
    <w:rsid w:val="000A0C49"/>
    <w:rsid w:val="000A25ED"/>
    <w:rsid w:val="000B47F0"/>
    <w:rsid w:val="000C0FDB"/>
    <w:rsid w:val="000C1E87"/>
    <w:rsid w:val="000D0B99"/>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4CE"/>
    <w:rsid w:val="00191BAA"/>
    <w:rsid w:val="00192567"/>
    <w:rsid w:val="00192F72"/>
    <w:rsid w:val="001A298B"/>
    <w:rsid w:val="001B587E"/>
    <w:rsid w:val="001B6BB1"/>
    <w:rsid w:val="001D0448"/>
    <w:rsid w:val="001D0B4B"/>
    <w:rsid w:val="001D0DAE"/>
    <w:rsid w:val="001D383B"/>
    <w:rsid w:val="001D421B"/>
    <w:rsid w:val="001E04D8"/>
    <w:rsid w:val="001E690F"/>
    <w:rsid w:val="001F23E0"/>
    <w:rsid w:val="001F75C0"/>
    <w:rsid w:val="002001AB"/>
    <w:rsid w:val="002057B3"/>
    <w:rsid w:val="0020799E"/>
    <w:rsid w:val="00213AC4"/>
    <w:rsid w:val="002149B4"/>
    <w:rsid w:val="00215F29"/>
    <w:rsid w:val="00217607"/>
    <w:rsid w:val="00220619"/>
    <w:rsid w:val="002238D9"/>
    <w:rsid w:val="00226EDD"/>
    <w:rsid w:val="00227998"/>
    <w:rsid w:val="002452AE"/>
    <w:rsid w:val="00246F02"/>
    <w:rsid w:val="0024717C"/>
    <w:rsid w:val="00251CAE"/>
    <w:rsid w:val="00257034"/>
    <w:rsid w:val="00262C10"/>
    <w:rsid w:val="00274CEA"/>
    <w:rsid w:val="00284946"/>
    <w:rsid w:val="002A0B8E"/>
    <w:rsid w:val="002A3B06"/>
    <w:rsid w:val="002B5B0A"/>
    <w:rsid w:val="002B6384"/>
    <w:rsid w:val="002B71D2"/>
    <w:rsid w:val="002C4563"/>
    <w:rsid w:val="002C7B6A"/>
    <w:rsid w:val="002E3413"/>
    <w:rsid w:val="002E3D28"/>
    <w:rsid w:val="002E643F"/>
    <w:rsid w:val="002F02C4"/>
    <w:rsid w:val="002F4353"/>
    <w:rsid w:val="002F6609"/>
    <w:rsid w:val="003048A9"/>
    <w:rsid w:val="003117D5"/>
    <w:rsid w:val="00322651"/>
    <w:rsid w:val="003343B1"/>
    <w:rsid w:val="003357ED"/>
    <w:rsid w:val="00340C2B"/>
    <w:rsid w:val="003604F9"/>
    <w:rsid w:val="003622FF"/>
    <w:rsid w:val="00362A22"/>
    <w:rsid w:val="00364DB5"/>
    <w:rsid w:val="0037403E"/>
    <w:rsid w:val="00377777"/>
    <w:rsid w:val="003801BA"/>
    <w:rsid w:val="00385B37"/>
    <w:rsid w:val="0039181F"/>
    <w:rsid w:val="003A6A46"/>
    <w:rsid w:val="003B2937"/>
    <w:rsid w:val="003D128E"/>
    <w:rsid w:val="003D187F"/>
    <w:rsid w:val="003E43E4"/>
    <w:rsid w:val="003E52FA"/>
    <w:rsid w:val="003E5F50"/>
    <w:rsid w:val="003F0404"/>
    <w:rsid w:val="00400AD6"/>
    <w:rsid w:val="004070AC"/>
    <w:rsid w:val="00412D90"/>
    <w:rsid w:val="00414ABF"/>
    <w:rsid w:val="004258BC"/>
    <w:rsid w:val="00426617"/>
    <w:rsid w:val="00426E36"/>
    <w:rsid w:val="0042735F"/>
    <w:rsid w:val="00430B13"/>
    <w:rsid w:val="004340D1"/>
    <w:rsid w:val="00445A8B"/>
    <w:rsid w:val="00454D7B"/>
    <w:rsid w:val="00464FFA"/>
    <w:rsid w:val="00467E45"/>
    <w:rsid w:val="004715AA"/>
    <w:rsid w:val="00471BD6"/>
    <w:rsid w:val="00483996"/>
    <w:rsid w:val="00483B16"/>
    <w:rsid w:val="00491DC3"/>
    <w:rsid w:val="004B204C"/>
    <w:rsid w:val="004D338F"/>
    <w:rsid w:val="004E0093"/>
    <w:rsid w:val="004E22A2"/>
    <w:rsid w:val="004E69C3"/>
    <w:rsid w:val="004F04EC"/>
    <w:rsid w:val="004F29C3"/>
    <w:rsid w:val="004F3DA8"/>
    <w:rsid w:val="004F660F"/>
    <w:rsid w:val="00513D75"/>
    <w:rsid w:val="00514E40"/>
    <w:rsid w:val="0052642A"/>
    <w:rsid w:val="00527A49"/>
    <w:rsid w:val="0053516F"/>
    <w:rsid w:val="005359FB"/>
    <w:rsid w:val="00543D75"/>
    <w:rsid w:val="00546798"/>
    <w:rsid w:val="0055526E"/>
    <w:rsid w:val="0055649C"/>
    <w:rsid w:val="00557B9A"/>
    <w:rsid w:val="00563452"/>
    <w:rsid w:val="00571AB8"/>
    <w:rsid w:val="005720F9"/>
    <w:rsid w:val="00584810"/>
    <w:rsid w:val="00585D7A"/>
    <w:rsid w:val="005973CE"/>
    <w:rsid w:val="005A4C96"/>
    <w:rsid w:val="005B321B"/>
    <w:rsid w:val="005B6A2D"/>
    <w:rsid w:val="005C172C"/>
    <w:rsid w:val="005C1D37"/>
    <w:rsid w:val="005C2155"/>
    <w:rsid w:val="005D1150"/>
    <w:rsid w:val="005D717F"/>
    <w:rsid w:val="005E3581"/>
    <w:rsid w:val="005E553D"/>
    <w:rsid w:val="005E5DD4"/>
    <w:rsid w:val="005F1ECA"/>
    <w:rsid w:val="005F6E3E"/>
    <w:rsid w:val="00600592"/>
    <w:rsid w:val="00607023"/>
    <w:rsid w:val="00615398"/>
    <w:rsid w:val="00615401"/>
    <w:rsid w:val="00617F22"/>
    <w:rsid w:val="00620376"/>
    <w:rsid w:val="0062156D"/>
    <w:rsid w:val="0062390E"/>
    <w:rsid w:val="00623B9F"/>
    <w:rsid w:val="00626170"/>
    <w:rsid w:val="00627DA6"/>
    <w:rsid w:val="006378FB"/>
    <w:rsid w:val="00651838"/>
    <w:rsid w:val="0065578B"/>
    <w:rsid w:val="0066353A"/>
    <w:rsid w:val="00666074"/>
    <w:rsid w:val="00676629"/>
    <w:rsid w:val="00680FCE"/>
    <w:rsid w:val="006A4925"/>
    <w:rsid w:val="006A4A4E"/>
    <w:rsid w:val="006A575E"/>
    <w:rsid w:val="006A753F"/>
    <w:rsid w:val="006A7D72"/>
    <w:rsid w:val="006B09E6"/>
    <w:rsid w:val="006B158A"/>
    <w:rsid w:val="006B1F3F"/>
    <w:rsid w:val="006D1A31"/>
    <w:rsid w:val="006D2972"/>
    <w:rsid w:val="006D3AFB"/>
    <w:rsid w:val="006D41BC"/>
    <w:rsid w:val="006D4C68"/>
    <w:rsid w:val="006D782D"/>
    <w:rsid w:val="006E7AD3"/>
    <w:rsid w:val="006F0AB4"/>
    <w:rsid w:val="006F64C9"/>
    <w:rsid w:val="00702314"/>
    <w:rsid w:val="00715EBD"/>
    <w:rsid w:val="007224FF"/>
    <w:rsid w:val="007227AF"/>
    <w:rsid w:val="007326F0"/>
    <w:rsid w:val="00735C4B"/>
    <w:rsid w:val="00737179"/>
    <w:rsid w:val="00742F46"/>
    <w:rsid w:val="007449AA"/>
    <w:rsid w:val="007509A1"/>
    <w:rsid w:val="00753D76"/>
    <w:rsid w:val="0075778D"/>
    <w:rsid w:val="007840C6"/>
    <w:rsid w:val="00792C7C"/>
    <w:rsid w:val="007A099B"/>
    <w:rsid w:val="007A2FB4"/>
    <w:rsid w:val="007B02E4"/>
    <w:rsid w:val="007B48E3"/>
    <w:rsid w:val="007C160A"/>
    <w:rsid w:val="007D1E6E"/>
    <w:rsid w:val="007D616C"/>
    <w:rsid w:val="007E24FD"/>
    <w:rsid w:val="007E4122"/>
    <w:rsid w:val="007E5CE3"/>
    <w:rsid w:val="007F6832"/>
    <w:rsid w:val="00804EAE"/>
    <w:rsid w:val="00821120"/>
    <w:rsid w:val="008308C9"/>
    <w:rsid w:val="00830BD0"/>
    <w:rsid w:val="0083235B"/>
    <w:rsid w:val="008344F7"/>
    <w:rsid w:val="00837B20"/>
    <w:rsid w:val="008447AE"/>
    <w:rsid w:val="00845142"/>
    <w:rsid w:val="00846133"/>
    <w:rsid w:val="008534D5"/>
    <w:rsid w:val="0085473C"/>
    <w:rsid w:val="008560E0"/>
    <w:rsid w:val="008615F6"/>
    <w:rsid w:val="00861FAB"/>
    <w:rsid w:val="00872C29"/>
    <w:rsid w:val="00873867"/>
    <w:rsid w:val="00887FDC"/>
    <w:rsid w:val="008968FF"/>
    <w:rsid w:val="008A310C"/>
    <w:rsid w:val="008A7A97"/>
    <w:rsid w:val="008B08C0"/>
    <w:rsid w:val="008B0CBF"/>
    <w:rsid w:val="008B1FA8"/>
    <w:rsid w:val="008B2876"/>
    <w:rsid w:val="008C23AE"/>
    <w:rsid w:val="008C4395"/>
    <w:rsid w:val="008D75DA"/>
    <w:rsid w:val="008E12E3"/>
    <w:rsid w:val="008E400F"/>
    <w:rsid w:val="008E4237"/>
    <w:rsid w:val="008E6642"/>
    <w:rsid w:val="008E772C"/>
    <w:rsid w:val="008F5534"/>
    <w:rsid w:val="008F6F1E"/>
    <w:rsid w:val="008F7475"/>
    <w:rsid w:val="00900C50"/>
    <w:rsid w:val="00902402"/>
    <w:rsid w:val="00904111"/>
    <w:rsid w:val="00905D38"/>
    <w:rsid w:val="009063DE"/>
    <w:rsid w:val="00906A94"/>
    <w:rsid w:val="00907ED4"/>
    <w:rsid w:val="00915CE1"/>
    <w:rsid w:val="00915FF5"/>
    <w:rsid w:val="00917965"/>
    <w:rsid w:val="00925737"/>
    <w:rsid w:val="00933F9F"/>
    <w:rsid w:val="0094340A"/>
    <w:rsid w:val="00946DCE"/>
    <w:rsid w:val="0095413C"/>
    <w:rsid w:val="00955510"/>
    <w:rsid w:val="009600D0"/>
    <w:rsid w:val="00964D09"/>
    <w:rsid w:val="00965171"/>
    <w:rsid w:val="009670AA"/>
    <w:rsid w:val="00974272"/>
    <w:rsid w:val="00977AC4"/>
    <w:rsid w:val="00986456"/>
    <w:rsid w:val="009865C3"/>
    <w:rsid w:val="00987974"/>
    <w:rsid w:val="00990E53"/>
    <w:rsid w:val="009A00BA"/>
    <w:rsid w:val="009A1BD6"/>
    <w:rsid w:val="009A2D48"/>
    <w:rsid w:val="009A6F8E"/>
    <w:rsid w:val="009B23CA"/>
    <w:rsid w:val="009B339A"/>
    <w:rsid w:val="009C1F4C"/>
    <w:rsid w:val="009C71DD"/>
    <w:rsid w:val="009D1C3D"/>
    <w:rsid w:val="009F02AB"/>
    <w:rsid w:val="009F11D5"/>
    <w:rsid w:val="00A00471"/>
    <w:rsid w:val="00A1623B"/>
    <w:rsid w:val="00A209BB"/>
    <w:rsid w:val="00A21740"/>
    <w:rsid w:val="00A27DF1"/>
    <w:rsid w:val="00A348FD"/>
    <w:rsid w:val="00A3759F"/>
    <w:rsid w:val="00A6032E"/>
    <w:rsid w:val="00A62B46"/>
    <w:rsid w:val="00A63115"/>
    <w:rsid w:val="00A7121B"/>
    <w:rsid w:val="00A724A1"/>
    <w:rsid w:val="00A76F85"/>
    <w:rsid w:val="00A96FE6"/>
    <w:rsid w:val="00A97515"/>
    <w:rsid w:val="00AA782B"/>
    <w:rsid w:val="00AB0837"/>
    <w:rsid w:val="00AC51A0"/>
    <w:rsid w:val="00AC7333"/>
    <w:rsid w:val="00AD1289"/>
    <w:rsid w:val="00AD17CD"/>
    <w:rsid w:val="00AE22E3"/>
    <w:rsid w:val="00AE4D20"/>
    <w:rsid w:val="00AF0C6B"/>
    <w:rsid w:val="00AF3E48"/>
    <w:rsid w:val="00B0115E"/>
    <w:rsid w:val="00B021DB"/>
    <w:rsid w:val="00B06C77"/>
    <w:rsid w:val="00B16287"/>
    <w:rsid w:val="00B259F9"/>
    <w:rsid w:val="00B36312"/>
    <w:rsid w:val="00B36799"/>
    <w:rsid w:val="00B42BCA"/>
    <w:rsid w:val="00B50E5B"/>
    <w:rsid w:val="00B52947"/>
    <w:rsid w:val="00B568A1"/>
    <w:rsid w:val="00B6628C"/>
    <w:rsid w:val="00B80942"/>
    <w:rsid w:val="00B829CD"/>
    <w:rsid w:val="00B9082F"/>
    <w:rsid w:val="00B9293E"/>
    <w:rsid w:val="00B92E1B"/>
    <w:rsid w:val="00B95613"/>
    <w:rsid w:val="00BA4863"/>
    <w:rsid w:val="00BB55EB"/>
    <w:rsid w:val="00BB7952"/>
    <w:rsid w:val="00BC195C"/>
    <w:rsid w:val="00BC5428"/>
    <w:rsid w:val="00BC77CB"/>
    <w:rsid w:val="00BD0B7C"/>
    <w:rsid w:val="00BE760B"/>
    <w:rsid w:val="00BF411A"/>
    <w:rsid w:val="00C00533"/>
    <w:rsid w:val="00C01F83"/>
    <w:rsid w:val="00C02D52"/>
    <w:rsid w:val="00C07704"/>
    <w:rsid w:val="00C07F50"/>
    <w:rsid w:val="00C101D1"/>
    <w:rsid w:val="00C14D9E"/>
    <w:rsid w:val="00C214FA"/>
    <w:rsid w:val="00C252D9"/>
    <w:rsid w:val="00C3449A"/>
    <w:rsid w:val="00C44F4F"/>
    <w:rsid w:val="00C45923"/>
    <w:rsid w:val="00C4784C"/>
    <w:rsid w:val="00C5331C"/>
    <w:rsid w:val="00C62708"/>
    <w:rsid w:val="00C6492C"/>
    <w:rsid w:val="00C65CC0"/>
    <w:rsid w:val="00C85C55"/>
    <w:rsid w:val="00C874A5"/>
    <w:rsid w:val="00CA0630"/>
    <w:rsid w:val="00CA3CED"/>
    <w:rsid w:val="00CA480E"/>
    <w:rsid w:val="00CB28A6"/>
    <w:rsid w:val="00CB4926"/>
    <w:rsid w:val="00CD7BB5"/>
    <w:rsid w:val="00CE04AE"/>
    <w:rsid w:val="00CE71A6"/>
    <w:rsid w:val="00CE77DB"/>
    <w:rsid w:val="00CE7F8E"/>
    <w:rsid w:val="00D0292D"/>
    <w:rsid w:val="00D14AF8"/>
    <w:rsid w:val="00D171D8"/>
    <w:rsid w:val="00D41138"/>
    <w:rsid w:val="00D43BB8"/>
    <w:rsid w:val="00D741FD"/>
    <w:rsid w:val="00D75E1B"/>
    <w:rsid w:val="00D7742B"/>
    <w:rsid w:val="00D807DA"/>
    <w:rsid w:val="00D865F6"/>
    <w:rsid w:val="00DA6325"/>
    <w:rsid w:val="00DB221C"/>
    <w:rsid w:val="00DB3069"/>
    <w:rsid w:val="00DB36AC"/>
    <w:rsid w:val="00DC06DC"/>
    <w:rsid w:val="00DC6869"/>
    <w:rsid w:val="00DE0928"/>
    <w:rsid w:val="00DE11E9"/>
    <w:rsid w:val="00DF07CC"/>
    <w:rsid w:val="00DF4D31"/>
    <w:rsid w:val="00E011C6"/>
    <w:rsid w:val="00E04FEE"/>
    <w:rsid w:val="00E164D8"/>
    <w:rsid w:val="00E264FC"/>
    <w:rsid w:val="00E3167E"/>
    <w:rsid w:val="00E35810"/>
    <w:rsid w:val="00E37718"/>
    <w:rsid w:val="00E37A72"/>
    <w:rsid w:val="00E439E2"/>
    <w:rsid w:val="00E44AC4"/>
    <w:rsid w:val="00E46EB8"/>
    <w:rsid w:val="00E52DED"/>
    <w:rsid w:val="00E71534"/>
    <w:rsid w:val="00E8168D"/>
    <w:rsid w:val="00E9156F"/>
    <w:rsid w:val="00E92F40"/>
    <w:rsid w:val="00E97A71"/>
    <w:rsid w:val="00EB1284"/>
    <w:rsid w:val="00EB6A71"/>
    <w:rsid w:val="00EB6FD0"/>
    <w:rsid w:val="00ED334A"/>
    <w:rsid w:val="00ED4FF7"/>
    <w:rsid w:val="00EE5512"/>
    <w:rsid w:val="00EF19EE"/>
    <w:rsid w:val="00F048A2"/>
    <w:rsid w:val="00F2046E"/>
    <w:rsid w:val="00F25C5E"/>
    <w:rsid w:val="00F26E85"/>
    <w:rsid w:val="00F2772A"/>
    <w:rsid w:val="00F3713C"/>
    <w:rsid w:val="00F45531"/>
    <w:rsid w:val="00F515B4"/>
    <w:rsid w:val="00F56510"/>
    <w:rsid w:val="00F6256D"/>
    <w:rsid w:val="00F702DF"/>
    <w:rsid w:val="00F912EC"/>
    <w:rsid w:val="00F92C92"/>
    <w:rsid w:val="00F95AA2"/>
    <w:rsid w:val="00F968BC"/>
    <w:rsid w:val="00FA2E54"/>
    <w:rsid w:val="00FA4537"/>
    <w:rsid w:val="00FB1CF1"/>
    <w:rsid w:val="00FB33D3"/>
    <w:rsid w:val="00FC1AEE"/>
    <w:rsid w:val="00FD03D3"/>
    <w:rsid w:val="00FD166B"/>
    <w:rsid w:val="00FE2F24"/>
    <w:rsid w:val="00FF6B6F"/>
    <w:rsid w:val="00FF78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6</Pages>
  <Words>2290</Words>
  <Characters>13055</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131</cp:revision>
  <cp:lastPrinted>2003-09-26T02:29:00Z</cp:lastPrinted>
  <dcterms:created xsi:type="dcterms:W3CDTF">2024-01-23T08:36:00Z</dcterms:created>
  <dcterms:modified xsi:type="dcterms:W3CDTF">2024-02-16T07:39:00Z</dcterms:modified>
</cp:coreProperties>
</file>